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0E01D" w14:textId="73AB495A" w:rsidR="005669F9" w:rsidRPr="00EF094C" w:rsidRDefault="005669F9" w:rsidP="00655B35">
      <w:pPr>
        <w:pStyle w:val="Naslovobrazca"/>
      </w:pPr>
      <w:bookmarkStart w:id="0" w:name="_Toc129171970"/>
      <w:bookmarkStart w:id="1" w:name="_Toc129679701"/>
      <w:bookmarkStart w:id="2" w:name="_Toc145000250"/>
      <w:r w:rsidRPr="00EF094C">
        <w:t>PODATKI O GOSPODARSKEM SUBJEKTU</w:t>
      </w:r>
      <w:bookmarkEnd w:id="0"/>
      <w:bookmarkEnd w:id="1"/>
      <w:bookmarkEnd w:id="2"/>
    </w:p>
    <w:p w14:paraId="11229A65" w14:textId="77777777" w:rsidR="005669F9" w:rsidRDefault="005669F9" w:rsidP="005669F9">
      <w:pPr>
        <w:pStyle w:val="Brezrazmikov"/>
        <w:jc w:val="center"/>
      </w:pPr>
      <w:r>
        <w:t>v postopku oddaje javnega naročila</w:t>
      </w:r>
    </w:p>
    <w:p w14:paraId="1A1F17C3" w14:textId="77777777" w:rsidR="005D64C3" w:rsidRDefault="005669F9" w:rsidP="005669F9">
      <w:pPr>
        <w:pStyle w:val="Brezrazmikov"/>
        <w:jc w:val="center"/>
        <w:rPr>
          <w:b/>
          <w:bCs/>
        </w:rPr>
      </w:pPr>
      <w:r w:rsidRPr="005D64C3">
        <w:rPr>
          <w:b/>
          <w:bCs/>
        </w:rPr>
        <w:t xml:space="preserve">PREVZEM OSTANKA PO SORTIRANJU MEŠANIH KOMUNALNIH ODPADKOV 19 12 12 </w:t>
      </w:r>
    </w:p>
    <w:p w14:paraId="7D189C8C" w14:textId="58E80166" w:rsidR="005669F9" w:rsidRPr="005D64C3" w:rsidRDefault="005669F9" w:rsidP="005669F9">
      <w:pPr>
        <w:pStyle w:val="Brezrazmikov"/>
        <w:jc w:val="center"/>
        <w:rPr>
          <w:b/>
          <w:bCs/>
        </w:rPr>
      </w:pPr>
      <w:r w:rsidRPr="005D64C3">
        <w:rPr>
          <w:b/>
          <w:bCs/>
        </w:rPr>
        <w:t>za leta 2024, 2025, 2026</w:t>
      </w:r>
      <w:r w:rsidR="00FD7792">
        <w:rPr>
          <w:b/>
          <w:bCs/>
        </w:rPr>
        <w:t xml:space="preserve"> in</w:t>
      </w:r>
      <w:r w:rsidRPr="005D64C3">
        <w:rPr>
          <w:b/>
          <w:bCs/>
        </w:rPr>
        <w:t xml:space="preserve"> 2027</w:t>
      </w:r>
    </w:p>
    <w:p w14:paraId="55EA301E" w14:textId="77777777" w:rsidR="005D64C3" w:rsidRDefault="005D64C3" w:rsidP="005669F9">
      <w:pPr>
        <w:pStyle w:val="Brezrazmikov"/>
      </w:pPr>
    </w:p>
    <w:p w14:paraId="343A9D2C" w14:textId="35DF631D" w:rsidR="005669F9" w:rsidRDefault="005669F9" w:rsidP="005669F9">
      <w:pPr>
        <w:pStyle w:val="Brezrazmikov"/>
      </w:pPr>
      <w:r>
        <w:t>V ponudbi nastopamo kot:</w:t>
      </w:r>
    </w:p>
    <w:p w14:paraId="47AC73A1" w14:textId="77777777" w:rsidR="005669F9" w:rsidRDefault="00000000" w:rsidP="005669F9">
      <w:pPr>
        <w:pStyle w:val="Brezrazmikov"/>
      </w:pPr>
      <w:sdt>
        <w:sdtPr>
          <w:id w:val="-860813328"/>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w:t>
      </w:r>
      <w:r w:rsidR="005669F9" w:rsidRPr="008B6B2D">
        <w:t>samostojni ponudnik</w:t>
      </w:r>
      <w:r w:rsidR="005669F9">
        <w:t>;</w:t>
      </w:r>
    </w:p>
    <w:p w14:paraId="3DDCCEBD" w14:textId="77777777" w:rsidR="005669F9" w:rsidRDefault="00000000" w:rsidP="005669F9">
      <w:pPr>
        <w:pStyle w:val="Brezrazmikov"/>
      </w:pPr>
      <w:sdt>
        <w:sdtPr>
          <w:id w:val="477189552"/>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vodilni ponudnik oz. vodilni partner v skupini ponudnikov;</w:t>
      </w:r>
    </w:p>
    <w:p w14:paraId="5AF40E09" w14:textId="77777777" w:rsidR="005669F9" w:rsidRDefault="00000000" w:rsidP="005669F9">
      <w:pPr>
        <w:pStyle w:val="Brezrazmikov"/>
      </w:pPr>
      <w:sdt>
        <w:sdtPr>
          <w:id w:val="-1363737701"/>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ponudnik/partner v skupini ponudnikov;</w:t>
      </w:r>
    </w:p>
    <w:p w14:paraId="5FCB6641" w14:textId="77777777" w:rsidR="005669F9" w:rsidRDefault="00000000" w:rsidP="005669F9">
      <w:pPr>
        <w:pStyle w:val="Brezrazmikov"/>
      </w:pPr>
      <w:sdt>
        <w:sdtPr>
          <w:id w:val="70476497"/>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ponudnik/partner v skupini ponudnikov s podizvajalci;</w:t>
      </w:r>
    </w:p>
    <w:p w14:paraId="191EB68A" w14:textId="4628E7A5" w:rsidR="005669F9" w:rsidRDefault="00000000" w:rsidP="005669F9">
      <w:pPr>
        <w:pStyle w:val="Brezrazmikov"/>
      </w:pPr>
      <w:sdt>
        <w:sdtPr>
          <w:id w:val="1408808500"/>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podizvajalec ponudnika/partnerja v skupini ponudnikov: </w:t>
      </w:r>
      <w:sdt>
        <w:sdtPr>
          <w:alias w:val="Vpišite ime vašega glavnega izvajalca"/>
          <w:tag w:val="Vpišite ime vašega glavnega izvajalca"/>
          <w:id w:val="1255408024"/>
          <w:placeholder>
            <w:docPart w:val="BB9A50D600444DF1A82F1C337B5E0037"/>
          </w:placeholder>
          <w:showingPlcHdr/>
          <w:text/>
        </w:sdtPr>
        <w:sdtContent>
          <w:r w:rsidR="00CC4F51" w:rsidRPr="00CC4F51">
            <w:rPr>
              <w:color w:val="808080" w:themeColor="background1" w:themeShade="80"/>
            </w:rPr>
            <w:t>Vpišite naziv</w:t>
          </w:r>
        </w:sdtContent>
      </w:sdt>
      <w:r w:rsidR="005669F9">
        <w:t xml:space="preserve">. </w:t>
      </w:r>
    </w:p>
    <w:p w14:paraId="4A4D8753" w14:textId="77777777" w:rsidR="005669F9" w:rsidRDefault="005669F9" w:rsidP="005669F9">
      <w:pPr>
        <w:pStyle w:val="Brezrazmikov"/>
      </w:pPr>
    </w:p>
    <w:tbl>
      <w:tblPr>
        <w:tblStyle w:val="Tabelasvetlamrea1poudarek3"/>
        <w:tblW w:w="4854" w:type="pct"/>
        <w:tblLook w:val="0400" w:firstRow="0" w:lastRow="0" w:firstColumn="0" w:lastColumn="0" w:noHBand="0" w:noVBand="1"/>
      </w:tblPr>
      <w:tblGrid>
        <w:gridCol w:w="1128"/>
        <w:gridCol w:w="852"/>
        <w:gridCol w:w="991"/>
        <w:gridCol w:w="567"/>
        <w:gridCol w:w="284"/>
        <w:gridCol w:w="1418"/>
        <w:gridCol w:w="4536"/>
      </w:tblGrid>
      <w:tr w:rsidR="005669F9" w14:paraId="26AADE89" w14:textId="77777777" w:rsidTr="00FC0E33">
        <w:tc>
          <w:tcPr>
            <w:tcW w:w="1013" w:type="pct"/>
            <w:gridSpan w:val="2"/>
            <w:vAlign w:val="center"/>
          </w:tcPr>
          <w:p w14:paraId="1B4D6807" w14:textId="77777777" w:rsidR="005669F9" w:rsidRPr="008B6B2D" w:rsidRDefault="005669F9" w:rsidP="00FC0E33">
            <w:pPr>
              <w:pStyle w:val="Brezrazmikov"/>
            </w:pPr>
            <w:r w:rsidRPr="008B6B2D">
              <w:t>Firma / ime</w:t>
            </w:r>
            <w:r>
              <w:t>:</w:t>
            </w:r>
          </w:p>
        </w:tc>
        <w:sdt>
          <w:sdtPr>
            <w:id w:val="2049100584"/>
            <w:placeholder>
              <w:docPart w:val="32BBFD065782403F85CBA77D719293D0"/>
            </w:placeholder>
            <w:showingPlcHdr/>
            <w:text/>
          </w:sdtPr>
          <w:sdtContent>
            <w:tc>
              <w:tcPr>
                <w:tcW w:w="3987" w:type="pct"/>
                <w:gridSpan w:val="5"/>
                <w:vAlign w:val="center"/>
              </w:tcPr>
              <w:p w14:paraId="039C851A" w14:textId="77777777" w:rsidR="005669F9" w:rsidRDefault="005669F9" w:rsidP="00FC0E33">
                <w:pPr>
                  <w:pStyle w:val="Brezrazmikov"/>
                </w:pPr>
                <w:r>
                  <w:rPr>
                    <w:rStyle w:val="Besedilooznabemesta"/>
                  </w:rPr>
                  <w:t>Vpišite podatek</w:t>
                </w:r>
              </w:p>
            </w:tc>
          </w:sdtContent>
        </w:sdt>
      </w:tr>
      <w:tr w:rsidR="005669F9" w14:paraId="06788E65" w14:textId="77777777" w:rsidTr="00FC0E33">
        <w:tc>
          <w:tcPr>
            <w:tcW w:w="1013" w:type="pct"/>
            <w:gridSpan w:val="2"/>
            <w:vAlign w:val="center"/>
          </w:tcPr>
          <w:p w14:paraId="0427E811" w14:textId="77777777" w:rsidR="005669F9" w:rsidRPr="003F329A" w:rsidRDefault="005669F9" w:rsidP="00FC0E33">
            <w:pPr>
              <w:pStyle w:val="Brezrazmikov"/>
            </w:pPr>
            <w:r w:rsidRPr="007B1F25">
              <w:rPr>
                <w:lang w:val="x-none"/>
              </w:rPr>
              <w:t>Naslov</w:t>
            </w:r>
            <w:r>
              <w:t>:</w:t>
            </w:r>
          </w:p>
        </w:tc>
        <w:sdt>
          <w:sdtPr>
            <w:id w:val="1493213807"/>
            <w:placeholder>
              <w:docPart w:val="4F075DEA84704A31B857FDACF434C20B"/>
            </w:placeholder>
            <w:showingPlcHdr/>
            <w:text/>
          </w:sdtPr>
          <w:sdtContent>
            <w:tc>
              <w:tcPr>
                <w:tcW w:w="3987" w:type="pct"/>
                <w:gridSpan w:val="5"/>
                <w:vAlign w:val="center"/>
              </w:tcPr>
              <w:p w14:paraId="09FE93CB" w14:textId="77777777" w:rsidR="005669F9" w:rsidRDefault="005669F9" w:rsidP="00FC0E33">
                <w:pPr>
                  <w:pStyle w:val="Brezrazmikov"/>
                </w:pPr>
                <w:r>
                  <w:rPr>
                    <w:rStyle w:val="Besedilooznabemesta"/>
                  </w:rPr>
                  <w:t>Vpišite podatek</w:t>
                </w:r>
              </w:p>
            </w:tc>
          </w:sdtContent>
        </w:sdt>
      </w:tr>
      <w:tr w:rsidR="005669F9" w14:paraId="53DD88D0" w14:textId="77777777" w:rsidTr="00FC0E33">
        <w:tc>
          <w:tcPr>
            <w:tcW w:w="1013" w:type="pct"/>
            <w:gridSpan w:val="2"/>
            <w:vAlign w:val="center"/>
          </w:tcPr>
          <w:p w14:paraId="59FB5C48" w14:textId="77777777" w:rsidR="005669F9" w:rsidRPr="003F329A" w:rsidRDefault="005669F9" w:rsidP="00FC0E33">
            <w:pPr>
              <w:pStyle w:val="Brezrazmikov"/>
            </w:pPr>
            <w:r w:rsidRPr="007B1F25">
              <w:rPr>
                <w:lang w:val="x-none"/>
              </w:rPr>
              <w:t xml:space="preserve">Matična številka </w:t>
            </w:r>
            <w:r>
              <w:t>:</w:t>
            </w:r>
          </w:p>
        </w:tc>
        <w:sdt>
          <w:sdtPr>
            <w:id w:val="439033546"/>
            <w:placeholder>
              <w:docPart w:val="A2D4C9B139E94A8BBA8641BBE5FF00A0"/>
            </w:placeholder>
            <w:showingPlcHdr/>
            <w:text/>
          </w:sdtPr>
          <w:sdtContent>
            <w:tc>
              <w:tcPr>
                <w:tcW w:w="3987" w:type="pct"/>
                <w:gridSpan w:val="5"/>
                <w:vAlign w:val="center"/>
              </w:tcPr>
              <w:p w14:paraId="1B101AB6" w14:textId="77777777" w:rsidR="005669F9" w:rsidRPr="00386119" w:rsidRDefault="005669F9" w:rsidP="00FC0E33">
                <w:pPr>
                  <w:pStyle w:val="Brezrazmikov"/>
                </w:pPr>
                <w:r>
                  <w:rPr>
                    <w:rStyle w:val="Besedilooznabemesta"/>
                  </w:rPr>
                  <w:t>Vpišite podatek</w:t>
                </w:r>
              </w:p>
            </w:tc>
          </w:sdtContent>
        </w:sdt>
      </w:tr>
      <w:tr w:rsidR="005669F9" w14:paraId="4A1944B9" w14:textId="77777777" w:rsidTr="00FC0E33">
        <w:tc>
          <w:tcPr>
            <w:tcW w:w="1013" w:type="pct"/>
            <w:gridSpan w:val="2"/>
            <w:vAlign w:val="center"/>
          </w:tcPr>
          <w:p w14:paraId="74D68573" w14:textId="77777777" w:rsidR="005669F9" w:rsidRPr="003F329A" w:rsidRDefault="005669F9" w:rsidP="00FC0E33">
            <w:pPr>
              <w:pStyle w:val="Brezrazmikov"/>
            </w:pPr>
            <w:r>
              <w:t xml:space="preserve">ID </w:t>
            </w:r>
            <w:r w:rsidRPr="007B1F25">
              <w:rPr>
                <w:lang w:val="x-none"/>
              </w:rPr>
              <w:t>za DDV</w:t>
            </w:r>
            <w:r>
              <w:t>:</w:t>
            </w:r>
          </w:p>
        </w:tc>
        <w:sdt>
          <w:sdtPr>
            <w:id w:val="1653175044"/>
            <w:placeholder>
              <w:docPart w:val="71308CB04E634B4E8FC84E625AB69602"/>
            </w:placeholder>
            <w:showingPlcHdr/>
            <w:text/>
          </w:sdtPr>
          <w:sdtContent>
            <w:tc>
              <w:tcPr>
                <w:tcW w:w="3987" w:type="pct"/>
                <w:gridSpan w:val="5"/>
                <w:vAlign w:val="center"/>
              </w:tcPr>
              <w:p w14:paraId="64CA9093" w14:textId="77777777" w:rsidR="005669F9" w:rsidRDefault="005669F9" w:rsidP="00FC0E33">
                <w:pPr>
                  <w:pStyle w:val="Brezrazmikov"/>
                </w:pPr>
                <w:r>
                  <w:rPr>
                    <w:rStyle w:val="Besedilooznabemesta"/>
                  </w:rPr>
                  <w:t>Vpišite podatek</w:t>
                </w:r>
              </w:p>
            </w:tc>
          </w:sdtContent>
        </w:sdt>
      </w:tr>
      <w:tr w:rsidR="005669F9" w14:paraId="4EBF1688" w14:textId="77777777" w:rsidTr="00FC0E33">
        <w:tc>
          <w:tcPr>
            <w:tcW w:w="1013" w:type="pct"/>
            <w:gridSpan w:val="2"/>
            <w:vAlign w:val="center"/>
          </w:tcPr>
          <w:p w14:paraId="466E4792" w14:textId="77777777" w:rsidR="005669F9" w:rsidRPr="007B1F25" w:rsidRDefault="005669F9" w:rsidP="00FC0E33">
            <w:pPr>
              <w:pStyle w:val="Brezrazmikov"/>
              <w:rPr>
                <w:lang w:val="x-none"/>
              </w:rPr>
            </w:pPr>
            <w:r>
              <w:t>IBAN</w:t>
            </w:r>
            <w:r>
              <w:rPr>
                <w:rStyle w:val="Sprotnaopomba-sklic"/>
              </w:rPr>
              <w:footnoteReference w:id="1"/>
            </w:r>
            <w:r>
              <w:t>:</w:t>
            </w:r>
          </w:p>
        </w:tc>
        <w:sdt>
          <w:sdtPr>
            <w:id w:val="1326938537"/>
            <w:placeholder>
              <w:docPart w:val="852DA5B421B34CBFBFB2DCD2F129EDC7"/>
            </w:placeholder>
            <w:showingPlcHdr/>
            <w:text/>
          </w:sdtPr>
          <w:sdtContent>
            <w:tc>
              <w:tcPr>
                <w:tcW w:w="3987" w:type="pct"/>
                <w:gridSpan w:val="5"/>
                <w:vAlign w:val="center"/>
              </w:tcPr>
              <w:p w14:paraId="0FBC8821" w14:textId="77777777" w:rsidR="005669F9" w:rsidRDefault="005669F9" w:rsidP="00FC0E33">
                <w:pPr>
                  <w:pStyle w:val="Brezrazmikov"/>
                </w:pPr>
                <w:r>
                  <w:rPr>
                    <w:rStyle w:val="Besedilooznabemesta"/>
                  </w:rPr>
                  <w:t>Vpišite podatek</w:t>
                </w:r>
              </w:p>
            </w:tc>
          </w:sdtContent>
        </w:sdt>
      </w:tr>
      <w:tr w:rsidR="005669F9" w14:paraId="5E945F75" w14:textId="77777777" w:rsidTr="00FC0E33">
        <w:tc>
          <w:tcPr>
            <w:tcW w:w="1810" w:type="pct"/>
            <w:gridSpan w:val="4"/>
            <w:vAlign w:val="center"/>
          </w:tcPr>
          <w:p w14:paraId="13D03042" w14:textId="77777777" w:rsidR="005669F9" w:rsidRPr="005251FB" w:rsidRDefault="005669F9" w:rsidP="00FC0E33">
            <w:pPr>
              <w:pStyle w:val="Brezrazmikov"/>
            </w:pPr>
            <w:r>
              <w:t>Zakoniti zastopnik:</w:t>
            </w:r>
          </w:p>
        </w:tc>
        <w:sdt>
          <w:sdtPr>
            <w:id w:val="-324819242"/>
            <w:placeholder>
              <w:docPart w:val="B05318986FFE4CB083843EE941C5EBB7"/>
            </w:placeholder>
            <w:showingPlcHdr/>
            <w:text/>
          </w:sdtPr>
          <w:sdtContent>
            <w:tc>
              <w:tcPr>
                <w:tcW w:w="3190" w:type="pct"/>
                <w:gridSpan w:val="3"/>
                <w:vAlign w:val="center"/>
              </w:tcPr>
              <w:p w14:paraId="34D80714" w14:textId="77777777" w:rsidR="005669F9" w:rsidRDefault="005669F9" w:rsidP="00FC0E33">
                <w:pPr>
                  <w:pStyle w:val="Brezrazmikov"/>
                </w:pPr>
                <w:r>
                  <w:rPr>
                    <w:rStyle w:val="Besedilooznabemesta"/>
                  </w:rPr>
                  <w:t>Vpišite ime in priimek</w:t>
                </w:r>
              </w:p>
            </w:tc>
          </w:sdtContent>
        </w:sdt>
      </w:tr>
      <w:tr w:rsidR="005669F9" w14:paraId="170DDBA2" w14:textId="77777777" w:rsidTr="00FC0E33">
        <w:tc>
          <w:tcPr>
            <w:tcW w:w="1810" w:type="pct"/>
            <w:gridSpan w:val="4"/>
            <w:vAlign w:val="center"/>
          </w:tcPr>
          <w:p w14:paraId="7D1EF97F" w14:textId="77777777" w:rsidR="005669F9" w:rsidRDefault="005669F9" w:rsidP="00FC0E33">
            <w:pPr>
              <w:pStyle w:val="Brezrazmikov"/>
            </w:pPr>
            <w:r>
              <w:t>Podpisnik okvirnega sporazuma</w:t>
            </w:r>
            <w:bookmarkStart w:id="3" w:name="_Ref129677675"/>
            <w:r>
              <w:rPr>
                <w:rStyle w:val="Sprotnaopomba-sklic"/>
              </w:rPr>
              <w:footnoteReference w:id="2"/>
            </w:r>
            <w:bookmarkEnd w:id="3"/>
            <w:r>
              <w:t>:</w:t>
            </w:r>
          </w:p>
        </w:tc>
        <w:sdt>
          <w:sdtPr>
            <w:id w:val="-405449902"/>
            <w:placeholder>
              <w:docPart w:val="C5D70BB75C814103B98E9F7F283947FB"/>
            </w:placeholder>
            <w:showingPlcHdr/>
            <w:text/>
          </w:sdtPr>
          <w:sdtContent>
            <w:tc>
              <w:tcPr>
                <w:tcW w:w="3190" w:type="pct"/>
                <w:gridSpan w:val="3"/>
                <w:vAlign w:val="center"/>
              </w:tcPr>
              <w:p w14:paraId="28566FDB" w14:textId="77777777" w:rsidR="005669F9" w:rsidRDefault="005669F9" w:rsidP="00FC0E33">
                <w:pPr>
                  <w:pStyle w:val="Brezrazmikov"/>
                </w:pPr>
                <w:r>
                  <w:rPr>
                    <w:rStyle w:val="Besedilooznabemesta"/>
                  </w:rPr>
                  <w:t>Vpišite ime in priimek</w:t>
                </w:r>
              </w:p>
            </w:tc>
          </w:sdtContent>
        </w:sdt>
      </w:tr>
      <w:tr w:rsidR="005669F9" w14:paraId="33F38583" w14:textId="77777777" w:rsidTr="00FC0E33">
        <w:tc>
          <w:tcPr>
            <w:tcW w:w="1810" w:type="pct"/>
            <w:gridSpan w:val="4"/>
            <w:vAlign w:val="center"/>
          </w:tcPr>
          <w:p w14:paraId="09AF9CBD" w14:textId="77777777" w:rsidR="005669F9" w:rsidRDefault="005669F9" w:rsidP="00FC0E33">
            <w:pPr>
              <w:pStyle w:val="Brezrazmikov"/>
              <w:jc w:val="left"/>
            </w:pPr>
            <w:r>
              <w:t>Pooblaščena oseba za vročanje</w:t>
            </w:r>
            <w:r>
              <w:rPr>
                <w:rStyle w:val="Sprotnaopomba-sklic"/>
              </w:rPr>
              <w:footnoteReference w:id="3"/>
            </w:r>
            <w:r>
              <w:t xml:space="preserve">: </w:t>
            </w:r>
          </w:p>
        </w:tc>
        <w:sdt>
          <w:sdtPr>
            <w:id w:val="-968814921"/>
            <w:placeholder>
              <w:docPart w:val="7343238DBF2F4ECFA93EA4B8A8850AE5"/>
            </w:placeholder>
            <w:showingPlcHdr/>
            <w:text/>
          </w:sdtPr>
          <w:sdtContent>
            <w:tc>
              <w:tcPr>
                <w:tcW w:w="3190" w:type="pct"/>
                <w:gridSpan w:val="3"/>
                <w:vAlign w:val="center"/>
              </w:tcPr>
              <w:p w14:paraId="311CABB1" w14:textId="77777777" w:rsidR="005669F9" w:rsidRDefault="005669F9" w:rsidP="00FC0E33">
                <w:pPr>
                  <w:pStyle w:val="Brezrazmikov"/>
                </w:pPr>
                <w:r>
                  <w:rPr>
                    <w:rStyle w:val="Besedilooznabemesta"/>
                  </w:rPr>
                  <w:t>Vpišite ime in priimek</w:t>
                </w:r>
              </w:p>
            </w:tc>
          </w:sdtContent>
        </w:sdt>
      </w:tr>
      <w:tr w:rsidR="005669F9" w14:paraId="2845788A" w14:textId="77777777" w:rsidTr="00FC0E33">
        <w:tc>
          <w:tcPr>
            <w:tcW w:w="1810" w:type="pct"/>
            <w:gridSpan w:val="4"/>
            <w:vAlign w:val="center"/>
          </w:tcPr>
          <w:p w14:paraId="2055AEC2" w14:textId="0CE76194" w:rsidR="005669F9" w:rsidRDefault="005669F9" w:rsidP="00FC0E33">
            <w:pPr>
              <w:pStyle w:val="Brezrazmikov"/>
              <w:jc w:val="left"/>
            </w:pPr>
            <w:r>
              <w:t>Skrbnik okvirnega sporazuma</w:t>
            </w:r>
            <w:r w:rsidR="00CC4F51">
              <w:rPr>
                <w:vertAlign w:val="superscript"/>
              </w:rPr>
              <w:t>2</w:t>
            </w:r>
            <w:r>
              <w:t>:</w:t>
            </w:r>
          </w:p>
        </w:tc>
        <w:sdt>
          <w:sdtPr>
            <w:id w:val="-1251801585"/>
            <w:placeholder>
              <w:docPart w:val="677EBCDBD8FD48CC9E3E31C7B5A58175"/>
            </w:placeholder>
            <w:showingPlcHdr/>
            <w:text/>
          </w:sdtPr>
          <w:sdtContent>
            <w:tc>
              <w:tcPr>
                <w:tcW w:w="3190" w:type="pct"/>
                <w:gridSpan w:val="3"/>
                <w:vAlign w:val="center"/>
              </w:tcPr>
              <w:p w14:paraId="121E1CD9" w14:textId="77777777" w:rsidR="005669F9" w:rsidRDefault="005669F9" w:rsidP="00FC0E33">
                <w:pPr>
                  <w:pStyle w:val="Brezrazmikov"/>
                </w:pPr>
                <w:r>
                  <w:rPr>
                    <w:rStyle w:val="Besedilooznabemesta"/>
                  </w:rPr>
                  <w:t>Vpišite ime in priimek</w:t>
                </w:r>
              </w:p>
            </w:tc>
          </w:sdtContent>
        </w:sdt>
      </w:tr>
      <w:tr w:rsidR="005669F9" w14:paraId="317F7FE4" w14:textId="77777777" w:rsidTr="00FC0E33">
        <w:tc>
          <w:tcPr>
            <w:tcW w:w="1520" w:type="pct"/>
            <w:gridSpan w:val="3"/>
            <w:vAlign w:val="center"/>
          </w:tcPr>
          <w:p w14:paraId="0C2E1975" w14:textId="75D7D48E" w:rsidR="005669F9" w:rsidRDefault="005669F9" w:rsidP="00FC0E33">
            <w:pPr>
              <w:pStyle w:val="Brezrazmikov"/>
              <w:jc w:val="left"/>
            </w:pPr>
            <w:r>
              <w:t>Kontaktni podatki skrbnika</w:t>
            </w:r>
            <w:r w:rsidR="00CC4F51">
              <w:rPr>
                <w:vertAlign w:val="superscript"/>
              </w:rPr>
              <w:t>2</w:t>
            </w:r>
            <w:r>
              <w:t>:</w:t>
            </w:r>
          </w:p>
        </w:tc>
        <w:sdt>
          <w:sdtPr>
            <w:id w:val="1415129097"/>
            <w:placeholder>
              <w:docPart w:val="A7837BA9F474493780AD94AB5EB3348F"/>
            </w:placeholder>
            <w:showingPlcHdr/>
            <w:text/>
          </w:sdtPr>
          <w:sdtContent>
            <w:tc>
              <w:tcPr>
                <w:tcW w:w="3480" w:type="pct"/>
                <w:gridSpan w:val="4"/>
                <w:vAlign w:val="center"/>
              </w:tcPr>
              <w:p w14:paraId="5F935061" w14:textId="77777777" w:rsidR="005669F9" w:rsidRDefault="005669F9" w:rsidP="00FC0E33">
                <w:pPr>
                  <w:pStyle w:val="Brezrazmikov"/>
                </w:pPr>
                <w:r>
                  <w:rPr>
                    <w:rStyle w:val="Besedilooznabemesta"/>
                  </w:rPr>
                  <w:t>Vpišite e-naslov in tel. št. skrbnika okvirnega sporazuma</w:t>
                </w:r>
              </w:p>
            </w:tc>
          </w:sdtContent>
        </w:sdt>
      </w:tr>
      <w:tr w:rsidR="005669F9" w14:paraId="2C7412B3" w14:textId="77777777" w:rsidTr="00FC0E33">
        <w:tc>
          <w:tcPr>
            <w:tcW w:w="577" w:type="pct"/>
            <w:vMerge w:val="restart"/>
            <w:vAlign w:val="center"/>
          </w:tcPr>
          <w:p w14:paraId="2E5DDA9C" w14:textId="77D1117B" w:rsidR="005669F9" w:rsidRDefault="005669F9" w:rsidP="00FC0E33">
            <w:pPr>
              <w:pStyle w:val="Brezrazmikov"/>
            </w:pPr>
            <w:r>
              <w:t>Opis prevzetih del:</w:t>
            </w:r>
          </w:p>
        </w:tc>
        <w:tc>
          <w:tcPr>
            <w:tcW w:w="4423" w:type="pct"/>
            <w:gridSpan w:val="6"/>
            <w:vAlign w:val="center"/>
          </w:tcPr>
          <w:p w14:paraId="619857FB" w14:textId="59FCE6A3" w:rsidR="005669F9" w:rsidRDefault="00000000" w:rsidP="00FC0E33">
            <w:pPr>
              <w:pStyle w:val="Brezrazmikov"/>
              <w:jc w:val="left"/>
            </w:pPr>
            <w:sdt>
              <w:sdtPr>
                <w:id w:val="-772165593"/>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ponujamo </w:t>
            </w:r>
            <w:r w:rsidR="005D64C3">
              <w:t>vse storitve v celoti</w:t>
            </w:r>
          </w:p>
        </w:tc>
      </w:tr>
      <w:tr w:rsidR="005669F9" w14:paraId="232717B2" w14:textId="77777777" w:rsidTr="00FC0E33">
        <w:tc>
          <w:tcPr>
            <w:tcW w:w="577" w:type="pct"/>
            <w:vMerge/>
            <w:vAlign w:val="center"/>
          </w:tcPr>
          <w:p w14:paraId="7BFE20AF" w14:textId="77777777" w:rsidR="005669F9" w:rsidRDefault="005669F9" w:rsidP="00FC0E33">
            <w:pPr>
              <w:pStyle w:val="Brezrazmikov"/>
            </w:pPr>
          </w:p>
        </w:tc>
        <w:tc>
          <w:tcPr>
            <w:tcW w:w="4423" w:type="pct"/>
            <w:gridSpan w:val="6"/>
            <w:vAlign w:val="center"/>
          </w:tcPr>
          <w:p w14:paraId="5F38DA99" w14:textId="0880B836" w:rsidR="005669F9" w:rsidRDefault="00000000" w:rsidP="00FC0E33">
            <w:pPr>
              <w:pStyle w:val="Brezrazmikov"/>
              <w:jc w:val="left"/>
            </w:pPr>
            <w:sdt>
              <w:sdtPr>
                <w:id w:val="101380478"/>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ponujamo </w:t>
            </w:r>
            <w:r w:rsidR="005D64C3">
              <w:t>prevoz odpadka</w:t>
            </w:r>
          </w:p>
        </w:tc>
      </w:tr>
      <w:tr w:rsidR="005669F9" w14:paraId="513F0CA0" w14:textId="77777777" w:rsidTr="00FC0E33">
        <w:tc>
          <w:tcPr>
            <w:tcW w:w="577" w:type="pct"/>
            <w:vMerge/>
            <w:vAlign w:val="center"/>
          </w:tcPr>
          <w:p w14:paraId="2DC4C1A9" w14:textId="77777777" w:rsidR="005669F9" w:rsidRDefault="005669F9" w:rsidP="00FC0E33">
            <w:pPr>
              <w:pStyle w:val="Brezrazmikov"/>
            </w:pPr>
          </w:p>
        </w:tc>
        <w:tc>
          <w:tcPr>
            <w:tcW w:w="4423" w:type="pct"/>
            <w:gridSpan w:val="6"/>
            <w:vAlign w:val="center"/>
          </w:tcPr>
          <w:p w14:paraId="70463A7F" w14:textId="1B25E289" w:rsidR="005669F9" w:rsidRDefault="00000000" w:rsidP="00FC0E33">
            <w:pPr>
              <w:pStyle w:val="Brezrazmikov"/>
              <w:jc w:val="left"/>
            </w:pPr>
            <w:sdt>
              <w:sdtPr>
                <w:id w:val="-1360279809"/>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ponujamo </w:t>
            </w:r>
            <w:r w:rsidR="005D64C3">
              <w:t>obdelavo odpadka po postopku R1</w:t>
            </w:r>
            <w:r w:rsidR="00E27B61">
              <w:t xml:space="preserve"> </w:t>
            </w:r>
          </w:p>
        </w:tc>
      </w:tr>
      <w:tr w:rsidR="005669F9" w14:paraId="27246258" w14:textId="77777777" w:rsidTr="00FC0E33">
        <w:tc>
          <w:tcPr>
            <w:tcW w:w="577" w:type="pct"/>
            <w:vMerge/>
            <w:vAlign w:val="center"/>
          </w:tcPr>
          <w:p w14:paraId="7AD444F1" w14:textId="77777777" w:rsidR="005669F9" w:rsidRDefault="005669F9" w:rsidP="00FC0E33">
            <w:pPr>
              <w:pStyle w:val="Brezrazmikov"/>
            </w:pPr>
          </w:p>
        </w:tc>
        <w:tc>
          <w:tcPr>
            <w:tcW w:w="4423" w:type="pct"/>
            <w:gridSpan w:val="6"/>
            <w:vAlign w:val="center"/>
          </w:tcPr>
          <w:p w14:paraId="3C65C431" w14:textId="6F7B5FE6" w:rsidR="005669F9" w:rsidRDefault="00000000" w:rsidP="00FC0E33">
            <w:pPr>
              <w:pStyle w:val="Brezrazmikov"/>
              <w:jc w:val="left"/>
            </w:pPr>
            <w:sdt>
              <w:sdtPr>
                <w:id w:val="-523474036"/>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ponujamo </w:t>
            </w:r>
            <w:r w:rsidR="005D64C3">
              <w:t>obdelavo odpadka po postopku D10</w:t>
            </w:r>
            <w:r w:rsidR="00E27B61">
              <w:t xml:space="preserve"> </w:t>
            </w:r>
          </w:p>
        </w:tc>
      </w:tr>
      <w:tr w:rsidR="00CC4F51" w:rsidRPr="00CC4F51" w14:paraId="0C26DF3A" w14:textId="77777777" w:rsidTr="00AA0525">
        <w:tc>
          <w:tcPr>
            <w:tcW w:w="577" w:type="pct"/>
            <w:vMerge/>
          </w:tcPr>
          <w:p w14:paraId="4FCDEE14" w14:textId="77777777" w:rsidR="00CC4F51" w:rsidRPr="00CC4F51" w:rsidRDefault="00CC4F51" w:rsidP="00CC4F51">
            <w:pPr>
              <w:pStyle w:val="Brezrazmikov"/>
              <w:rPr>
                <w:color w:val="0D0D0D" w:themeColor="text1" w:themeTint="F2"/>
              </w:rPr>
            </w:pPr>
          </w:p>
        </w:tc>
        <w:tc>
          <w:tcPr>
            <w:tcW w:w="4423" w:type="pct"/>
            <w:gridSpan w:val="6"/>
          </w:tcPr>
          <w:p w14:paraId="2A334691" w14:textId="5A7C5BF9" w:rsidR="00CC4F51" w:rsidRPr="00CC4F51" w:rsidRDefault="00CC4F51" w:rsidP="00CC4F51">
            <w:pPr>
              <w:pStyle w:val="Brezrazmikov"/>
              <w:jc w:val="left"/>
              <w:rPr>
                <w:color w:val="0D0D0D" w:themeColor="text1" w:themeTint="F2"/>
              </w:rPr>
            </w:pPr>
            <w:sdt>
              <w:sdtPr>
                <w:rPr>
                  <w:color w:val="0D0D0D" w:themeColor="text1" w:themeTint="F2"/>
                </w:rPr>
                <w:id w:val="2012249987"/>
                <w14:checkbox>
                  <w14:checked w14:val="0"/>
                  <w14:checkedState w14:val="2612" w14:font="MS Gothic"/>
                  <w14:uncheckedState w14:val="2610" w14:font="MS Gothic"/>
                </w14:checkbox>
              </w:sdtPr>
              <w:sdtContent>
                <w:r>
                  <w:rPr>
                    <w:rFonts w:ascii="MS Gothic" w:eastAsia="MS Gothic" w:hAnsi="MS Gothic" w:hint="eastAsia"/>
                    <w:color w:val="0D0D0D" w:themeColor="text1" w:themeTint="F2"/>
                  </w:rPr>
                  <w:t>☐</w:t>
                </w:r>
              </w:sdtContent>
            </w:sdt>
            <w:r w:rsidRPr="00CC4F51">
              <w:rPr>
                <w:color w:val="0D0D0D" w:themeColor="text1" w:themeTint="F2"/>
              </w:rPr>
              <w:t xml:space="preserve"> ponujamo obdelavo odpadka po postopku R 12 in R13</w:t>
            </w:r>
          </w:p>
        </w:tc>
      </w:tr>
      <w:tr w:rsidR="005669F9" w14:paraId="6E598EE1" w14:textId="77777777" w:rsidTr="00FC0E33">
        <w:tc>
          <w:tcPr>
            <w:tcW w:w="577" w:type="pct"/>
            <w:vMerge/>
            <w:vAlign w:val="center"/>
          </w:tcPr>
          <w:p w14:paraId="39DD9BF1" w14:textId="77777777" w:rsidR="005669F9" w:rsidRDefault="005669F9" w:rsidP="00FC0E33">
            <w:pPr>
              <w:pStyle w:val="Brezrazmikov"/>
            </w:pPr>
          </w:p>
        </w:tc>
        <w:tc>
          <w:tcPr>
            <w:tcW w:w="4423" w:type="pct"/>
            <w:gridSpan w:val="6"/>
            <w:vAlign w:val="center"/>
          </w:tcPr>
          <w:p w14:paraId="05B43B74" w14:textId="32FC4EA9" w:rsidR="005669F9" w:rsidRDefault="00000000" w:rsidP="00FC0E33">
            <w:pPr>
              <w:pStyle w:val="Brezrazmikov"/>
              <w:jc w:val="left"/>
            </w:pPr>
            <w:sdt>
              <w:sdtPr>
                <w:id w:val="96138668"/>
                <w14:checkbox>
                  <w14:checked w14:val="0"/>
                  <w14:checkedState w14:val="2612" w14:font="MS Gothic"/>
                  <w14:uncheckedState w14:val="2610" w14:font="MS Gothic"/>
                </w14:checkbox>
              </w:sdtPr>
              <w:sdtContent>
                <w:r w:rsidR="005669F9">
                  <w:rPr>
                    <w:rFonts w:ascii="MS Gothic" w:eastAsia="MS Gothic" w:hAnsi="MS Gothic" w:hint="eastAsia"/>
                  </w:rPr>
                  <w:t>☐</w:t>
                </w:r>
              </w:sdtContent>
            </w:sdt>
            <w:r w:rsidR="005669F9">
              <w:t xml:space="preserve"> ponujamo del </w:t>
            </w:r>
            <w:r w:rsidR="005D64C3">
              <w:t>storitev</w:t>
            </w:r>
            <w:r w:rsidR="005669F9">
              <w:t xml:space="preserve">, in sicer: </w:t>
            </w:r>
            <w:sdt>
              <w:sdtPr>
                <w:id w:val="633526794"/>
                <w:placeholder>
                  <w:docPart w:val="A7EFBFCC68404CE78602CDF0DCFF72C8"/>
                </w:placeholder>
                <w:showingPlcHdr/>
                <w:text/>
              </w:sdtPr>
              <w:sdtContent>
                <w:r w:rsidR="005669F9" w:rsidRPr="00B54FFE">
                  <w:rPr>
                    <w:color w:val="808080" w:themeColor="background1" w:themeShade="80"/>
                  </w:rPr>
                  <w:t>Vsebinski opis</w:t>
                </w:r>
                <w:r w:rsidR="005669F9" w:rsidRPr="00B54FFE">
                  <w:rPr>
                    <w:rStyle w:val="Besedilooznabemesta"/>
                    <w:color w:val="808080" w:themeColor="background1" w:themeShade="80"/>
                  </w:rPr>
                  <w:t xml:space="preserve"> </w:t>
                </w:r>
                <w:r w:rsidR="005669F9">
                  <w:rPr>
                    <w:rStyle w:val="Besedilooznabemesta"/>
                  </w:rPr>
                  <w:t>del</w:t>
                </w:r>
              </w:sdtContent>
            </w:sdt>
          </w:p>
        </w:tc>
      </w:tr>
      <w:tr w:rsidR="005D64C3" w14:paraId="1A1A4929" w14:textId="77777777" w:rsidTr="00FC0E33">
        <w:tc>
          <w:tcPr>
            <w:tcW w:w="1955" w:type="pct"/>
            <w:gridSpan w:val="5"/>
            <w:vAlign w:val="center"/>
          </w:tcPr>
          <w:p w14:paraId="51110C5C" w14:textId="0345F5F6" w:rsidR="005D64C3" w:rsidRDefault="005D64C3" w:rsidP="00FC0E33">
            <w:pPr>
              <w:pStyle w:val="Brezrazmikov"/>
            </w:pPr>
            <w:r>
              <w:t>Ponudbena vrednost prevzetih del:</w:t>
            </w:r>
          </w:p>
        </w:tc>
        <w:tc>
          <w:tcPr>
            <w:tcW w:w="3045" w:type="pct"/>
            <w:gridSpan w:val="2"/>
            <w:vAlign w:val="center"/>
          </w:tcPr>
          <w:p w14:paraId="16140BED" w14:textId="27615808" w:rsidR="005D64C3" w:rsidRDefault="005D64C3" w:rsidP="00FC0E33">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tc>
      </w:tr>
      <w:tr w:rsidR="004A4315" w14:paraId="19E2912E" w14:textId="77777777" w:rsidTr="00CC4F51">
        <w:tc>
          <w:tcPr>
            <w:tcW w:w="2680" w:type="pct"/>
            <w:gridSpan w:val="6"/>
            <w:vAlign w:val="center"/>
          </w:tcPr>
          <w:p w14:paraId="4D2E9269" w14:textId="4AD24A9D" w:rsidR="004A4315" w:rsidRDefault="004A4315" w:rsidP="00FC0E33">
            <w:pPr>
              <w:pStyle w:val="Brezrazmikov"/>
            </w:pPr>
            <w:r>
              <w:t>Naziv in naslov obrata za obdelavo po R1</w:t>
            </w:r>
            <w:bookmarkStart w:id="4" w:name="_Ref144908155"/>
            <w:r>
              <w:rPr>
                <w:rStyle w:val="Sprotnaopomba-sklic"/>
              </w:rPr>
              <w:footnoteReference w:id="4"/>
            </w:r>
            <w:bookmarkEnd w:id="4"/>
            <w:r>
              <w:t>:</w:t>
            </w:r>
          </w:p>
        </w:tc>
        <w:sdt>
          <w:sdtPr>
            <w:id w:val="1320077893"/>
            <w:placeholder>
              <w:docPart w:val="EF6624DCB25A4278A7EFC1E7B67B217B"/>
            </w:placeholder>
            <w:showingPlcHdr/>
            <w:text/>
          </w:sdtPr>
          <w:sdtContent>
            <w:tc>
              <w:tcPr>
                <w:tcW w:w="2320" w:type="pct"/>
                <w:vAlign w:val="center"/>
              </w:tcPr>
              <w:p w14:paraId="0EB39187" w14:textId="116AB0C1" w:rsidR="004A4315" w:rsidRDefault="004A4315" w:rsidP="00FC0E33">
                <w:pPr>
                  <w:pStyle w:val="Brezrazmikov"/>
                </w:pPr>
                <w:r>
                  <w:rPr>
                    <w:rStyle w:val="Besedilooznabemesta"/>
                  </w:rPr>
                  <w:t>Vpišite podatek</w:t>
                </w:r>
              </w:p>
            </w:tc>
          </w:sdtContent>
        </w:sdt>
      </w:tr>
      <w:tr w:rsidR="00CC4F51" w14:paraId="35E530E9" w14:textId="77777777" w:rsidTr="00CC4F51">
        <w:tc>
          <w:tcPr>
            <w:tcW w:w="2680" w:type="pct"/>
            <w:gridSpan w:val="6"/>
            <w:vAlign w:val="center"/>
          </w:tcPr>
          <w:p w14:paraId="0347C352" w14:textId="1886C619" w:rsidR="00CC4F51" w:rsidRDefault="00CC4F51" w:rsidP="00AD26A4">
            <w:pPr>
              <w:pStyle w:val="Brezrazmikov"/>
            </w:pPr>
            <w:r>
              <w:t>Naziv in naslov obrata za obdelavo po D10</w:t>
            </w:r>
            <w:r>
              <w:rPr>
                <w:vertAlign w:val="superscript"/>
              </w:rPr>
              <w:t>4</w:t>
            </w:r>
            <w:r>
              <w:t>:</w:t>
            </w:r>
          </w:p>
        </w:tc>
        <w:sdt>
          <w:sdtPr>
            <w:id w:val="1239828590"/>
            <w:placeholder>
              <w:docPart w:val="41EE990B4B6D44B7819327F7F09B8765"/>
            </w:placeholder>
            <w:showingPlcHdr/>
            <w:text/>
          </w:sdtPr>
          <w:sdtContent>
            <w:tc>
              <w:tcPr>
                <w:tcW w:w="2320" w:type="pct"/>
                <w:vAlign w:val="center"/>
              </w:tcPr>
              <w:p w14:paraId="731CE0B3" w14:textId="77777777" w:rsidR="00CC4F51" w:rsidRDefault="00CC4F51" w:rsidP="00AD26A4">
                <w:pPr>
                  <w:pStyle w:val="Brezrazmikov"/>
                </w:pPr>
                <w:r>
                  <w:rPr>
                    <w:rStyle w:val="Besedilooznabemesta"/>
                  </w:rPr>
                  <w:t>Vpišite podatek</w:t>
                </w:r>
              </w:p>
            </w:tc>
          </w:sdtContent>
        </w:sdt>
      </w:tr>
      <w:tr w:rsidR="004A4315" w14:paraId="20256CC1" w14:textId="77777777" w:rsidTr="00CC4F51">
        <w:tc>
          <w:tcPr>
            <w:tcW w:w="2680" w:type="pct"/>
            <w:gridSpan w:val="6"/>
            <w:vAlign w:val="center"/>
          </w:tcPr>
          <w:p w14:paraId="6377B886" w14:textId="5C2CA973" w:rsidR="004A4315" w:rsidRDefault="004A4315" w:rsidP="00FC0E33">
            <w:pPr>
              <w:pStyle w:val="Brezrazmikov"/>
            </w:pPr>
            <w:r>
              <w:t xml:space="preserve">Naziv in naslov obrata za obdelavo po </w:t>
            </w:r>
            <w:r w:rsidR="00CC4F51">
              <w:t>R12 in R13</w:t>
            </w:r>
            <w:r w:rsidR="00CC4F51">
              <w:rPr>
                <w:vertAlign w:val="superscript"/>
              </w:rPr>
              <w:t>4</w:t>
            </w:r>
            <w:r>
              <w:t>:</w:t>
            </w:r>
          </w:p>
        </w:tc>
        <w:sdt>
          <w:sdtPr>
            <w:id w:val="-478302385"/>
            <w:placeholder>
              <w:docPart w:val="0145E0638F8443D1A7A95458F489B116"/>
            </w:placeholder>
            <w:showingPlcHdr/>
            <w:text/>
          </w:sdtPr>
          <w:sdtContent>
            <w:tc>
              <w:tcPr>
                <w:tcW w:w="2320" w:type="pct"/>
                <w:vAlign w:val="center"/>
              </w:tcPr>
              <w:p w14:paraId="02EED9C8" w14:textId="5E3B3FB6" w:rsidR="004A4315" w:rsidRDefault="004A4315" w:rsidP="00FC0E33">
                <w:pPr>
                  <w:pStyle w:val="Brezrazmikov"/>
                </w:pPr>
                <w:r>
                  <w:rPr>
                    <w:rStyle w:val="Besedilooznabemesta"/>
                  </w:rPr>
                  <w:t>Vpišite podatek</w:t>
                </w:r>
              </w:p>
            </w:tc>
          </w:sdtContent>
        </w:sdt>
      </w:tr>
    </w:tbl>
    <w:p w14:paraId="3BEE7FF6" w14:textId="77777777" w:rsidR="005669F9" w:rsidRDefault="005669F9" w:rsidP="005669F9">
      <w:pPr>
        <w:pStyle w:val="Brezrazmikov"/>
      </w:pPr>
    </w:p>
    <w:p w14:paraId="6E0B87EB" w14:textId="6D47A041" w:rsidR="00E27B61" w:rsidRDefault="00E27B61" w:rsidP="00E27B61">
      <w:pPr>
        <w:pStyle w:val="Brezrazmikov"/>
        <w:keepNext/>
      </w:pPr>
      <w:r w:rsidRPr="003A3ABF">
        <w:rPr>
          <w:b/>
          <w:bCs/>
        </w:rPr>
        <w:t xml:space="preserve">Izjava (pogoj </w:t>
      </w:r>
      <w:r>
        <w:rPr>
          <w:b/>
          <w:bCs/>
        </w:rPr>
        <w:t>4</w:t>
      </w:r>
      <w:r w:rsidRPr="003A3ABF">
        <w:rPr>
          <w:b/>
          <w:bCs/>
        </w:rPr>
        <w:t>):</w:t>
      </w:r>
      <w:r>
        <w:t xml:space="preserve"> Zagotavljamo, da (označite z </w:t>
      </w:r>
      <w:sdt>
        <w:sdtPr>
          <w:id w:val="2021037415"/>
          <w14:checkbox>
            <w14:checked w14:val="1"/>
            <w14:checkedState w14:val="2612" w14:font="MS Gothic"/>
            <w14:uncheckedState w14:val="2610" w14:font="MS Gothic"/>
          </w14:checkbox>
        </w:sdtPr>
        <w:sdtContent>
          <w:r w:rsidR="00E12D9F">
            <w:rPr>
              <w:rFonts w:ascii="MS Gothic" w:eastAsia="MS Gothic" w:hAnsi="MS Gothic" w:hint="eastAsia"/>
            </w:rPr>
            <w:t>☒</w:t>
          </w:r>
        </w:sdtContent>
      </w:sdt>
      <w:r>
        <w:t>):</w:t>
      </w:r>
    </w:p>
    <w:p w14:paraId="4B6A4306" w14:textId="1F1B75F3" w:rsidR="00E27B61" w:rsidRDefault="00000000" w:rsidP="00E27B61">
      <w:pPr>
        <w:pStyle w:val="Brezrazmikov"/>
        <w:keepNext/>
        <w:ind w:left="357" w:hanging="357"/>
      </w:pPr>
      <w:sdt>
        <w:sdtPr>
          <w:id w:val="-1696075786"/>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razpolagamo </w:t>
      </w:r>
      <w:r w:rsidR="00E27B61" w:rsidRPr="00E27B61">
        <w:t>z ustreznimi kadri, sredstvi in znanjem za pravočasno in kvalitetno izvedbo javnega naročila, v skladu z zahtevami iz dokumentacije v zvezi z oddajo javnega naročila, pravili stroke ter določili predpisov in standardov s področja predmeta naročila</w:t>
      </w:r>
      <w:r w:rsidR="00E27B61">
        <w:t>;</w:t>
      </w:r>
    </w:p>
    <w:p w14:paraId="1FBFB482" w14:textId="719D51F5" w:rsidR="00E27B61" w:rsidRDefault="00000000" w:rsidP="00E27B61">
      <w:pPr>
        <w:pStyle w:val="Brezrazmikov"/>
        <w:keepNext/>
        <w:ind w:left="357" w:hanging="357"/>
      </w:pPr>
      <w:sdt>
        <w:sdtPr>
          <w:id w:val="-1603106934"/>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se strinjamo in v celoti sprejemamo </w:t>
      </w:r>
      <w:r w:rsidR="00E27B61" w:rsidRPr="00E27B61">
        <w:t>določila dokumentacije v zvezi z oddajo javnega naročila, vključno z določili vzorca okvirnega sporazuma</w:t>
      </w:r>
      <w:r w:rsidR="00E27B61">
        <w:t>;</w:t>
      </w:r>
    </w:p>
    <w:p w14:paraId="187CAB95" w14:textId="243B670A" w:rsidR="00E27B61" w:rsidRDefault="00000000" w:rsidP="00E27B61">
      <w:pPr>
        <w:pStyle w:val="Brezrazmikov"/>
        <w:keepNext/>
        <w:ind w:left="357" w:hanging="357"/>
      </w:pPr>
      <w:sdt>
        <w:sdtPr>
          <w:id w:val="384073227"/>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vsi skenirani dokumenti, ki so priloženi ponudbi, ustrezajo originalom;</w:t>
      </w:r>
    </w:p>
    <w:p w14:paraId="01CF2A21" w14:textId="77777777" w:rsidR="00E27B61" w:rsidRDefault="00000000" w:rsidP="00E27B61">
      <w:pPr>
        <w:pStyle w:val="Brezrazmikov"/>
      </w:pPr>
      <w:sdt>
        <w:sdtPr>
          <w:id w:val="-448863081"/>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bomo pri izvajanju storitve komunicirali v slovenskem jeziku.</w:t>
      </w:r>
    </w:p>
    <w:p w14:paraId="038FF3E8" w14:textId="77777777" w:rsidR="00E27B61" w:rsidRDefault="00E27B61" w:rsidP="00E27B61">
      <w:pPr>
        <w:pStyle w:val="Brezrazmikov"/>
        <w:ind w:left="357" w:hanging="357"/>
      </w:pPr>
    </w:p>
    <w:p w14:paraId="448CBC70" w14:textId="77777777" w:rsidR="00E27B61" w:rsidRDefault="00E27B61" w:rsidP="00E27B61">
      <w:pPr>
        <w:pStyle w:val="Brezrazmikov"/>
        <w:keepNext/>
      </w:pPr>
      <w:r w:rsidRPr="003A3ABF">
        <w:rPr>
          <w:b/>
          <w:bCs/>
        </w:rPr>
        <w:lastRenderedPageBreak/>
        <w:t xml:space="preserve">Izjava (pogoj </w:t>
      </w:r>
      <w:r>
        <w:rPr>
          <w:b/>
          <w:bCs/>
        </w:rPr>
        <w:t>5</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6625E526" w14:textId="009442A4" w:rsidR="00E27B61" w:rsidRDefault="00000000" w:rsidP="00E27B61">
      <w:pPr>
        <w:pStyle w:val="Brezrazmikov"/>
        <w:ind w:left="357" w:hanging="357"/>
      </w:pPr>
      <w:sdt>
        <w:sdtPr>
          <w:id w:val="703146489"/>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dostavo zavarovanja za dobro izvedbo pogodbenih obveznosti, v vrednosti, obliki in vsebini ter v rokih, kot to določa dokumentacije v zvezi z oddajo javnega naročila;</w:t>
      </w:r>
    </w:p>
    <w:p w14:paraId="56D4D6DE" w14:textId="09B8B94D" w:rsidR="00E27B61" w:rsidRDefault="00000000" w:rsidP="00E27B61">
      <w:pPr>
        <w:pStyle w:val="Brezrazmikov"/>
        <w:ind w:left="357" w:hanging="357"/>
      </w:pPr>
      <w:sdt>
        <w:sdtPr>
          <w:id w:val="154037433"/>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se strinjamo, da je predložitev ustreznega zavarovanja za dobro izvedbo pogodbenih obveznosti pogoj </w:t>
      </w:r>
      <w:r w:rsidR="00E27B61">
        <w:rPr>
          <w:rFonts w:eastAsia="Times New Roman"/>
          <w:color w:val="000000"/>
        </w:rPr>
        <w:t>za veljavnost okvirnega sporazuma</w:t>
      </w:r>
      <w:r w:rsidR="00E27B61">
        <w:t>;</w:t>
      </w:r>
    </w:p>
    <w:p w14:paraId="3E43EA5A" w14:textId="77777777" w:rsidR="00E27B61" w:rsidRDefault="00000000" w:rsidP="00E27B61">
      <w:pPr>
        <w:pStyle w:val="Brezrazmikov"/>
        <w:ind w:left="357" w:hanging="357"/>
      </w:pPr>
      <w:sdt>
        <w:sdtPr>
          <w:id w:val="579330442"/>
          <w14:checkbox>
            <w14:checked w14:val="0"/>
            <w14:checkedState w14:val="2612" w14:font="MS Gothic"/>
            <w14:uncheckedState w14:val="2610" w14:font="MS Gothic"/>
          </w14:checkbox>
        </w:sdtPr>
        <w:sdtContent>
          <w:r w:rsidR="00E27B61">
            <w:rPr>
              <w:rFonts w:ascii="MS Gothic" w:eastAsia="MS Gothic" w:hAnsi="MS Gothic" w:hint="eastAsia"/>
            </w:rPr>
            <w:t>☐</w:t>
          </w:r>
        </w:sdtContent>
      </w:sdt>
      <w:r w:rsidR="00E27B61">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0FB23355" w14:textId="77777777" w:rsidR="005669F9" w:rsidRDefault="005669F9" w:rsidP="005669F9">
      <w:pPr>
        <w:pStyle w:val="Brezrazmikov"/>
        <w:keepNext/>
      </w:pPr>
    </w:p>
    <w:p w14:paraId="4267FA5F" w14:textId="77777777" w:rsidR="005669F9" w:rsidRDefault="005669F9" w:rsidP="005669F9">
      <w:pPr>
        <w:pStyle w:val="Brezrazmikov"/>
        <w:keepNext/>
      </w:pPr>
    </w:p>
    <w:tbl>
      <w:tblPr>
        <w:tblW w:w="0" w:type="auto"/>
        <w:tblLook w:val="04A0" w:firstRow="1" w:lastRow="0" w:firstColumn="1" w:lastColumn="0" w:noHBand="0" w:noVBand="1"/>
      </w:tblPr>
      <w:tblGrid>
        <w:gridCol w:w="893"/>
        <w:gridCol w:w="5340"/>
        <w:gridCol w:w="3837"/>
      </w:tblGrid>
      <w:tr w:rsidR="005669F9" w:rsidRPr="008B31A7" w14:paraId="7BD31F1E" w14:textId="77777777" w:rsidTr="00FC0E33">
        <w:tc>
          <w:tcPr>
            <w:tcW w:w="893" w:type="dxa"/>
            <w:shd w:val="clear" w:color="auto" w:fill="auto"/>
          </w:tcPr>
          <w:p w14:paraId="29FCE287" w14:textId="77777777" w:rsidR="005669F9" w:rsidRPr="008B31A7" w:rsidRDefault="005669F9" w:rsidP="00FC0E33">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632C2A34D4F7470F9649767ACF959BFC"/>
            </w:placeholder>
            <w:showingPlcHdr/>
            <w:text/>
          </w:sdtPr>
          <w:sdtContent>
            <w:tc>
              <w:tcPr>
                <w:tcW w:w="5340" w:type="dxa"/>
                <w:shd w:val="clear" w:color="auto" w:fill="auto"/>
              </w:tcPr>
              <w:p w14:paraId="658B1867" w14:textId="77777777" w:rsidR="005669F9" w:rsidRDefault="005669F9" w:rsidP="00FC0E33">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24340C93" w14:textId="77777777" w:rsidR="005669F9" w:rsidRPr="008B31A7" w:rsidRDefault="005669F9" w:rsidP="00FC0E33">
            <w:pPr>
              <w:pStyle w:val="Brezrazmikov"/>
              <w:keepNext/>
              <w:rPr>
                <w:rFonts w:cstheme="minorHAnsi"/>
                <w:sz w:val="21"/>
                <w:szCs w:val="21"/>
              </w:rPr>
            </w:pPr>
          </w:p>
        </w:tc>
      </w:tr>
      <w:tr w:rsidR="005669F9" w:rsidRPr="008B31A7" w14:paraId="639DEDD9" w14:textId="77777777" w:rsidTr="00FC0E33">
        <w:tc>
          <w:tcPr>
            <w:tcW w:w="893" w:type="dxa"/>
            <w:shd w:val="clear" w:color="auto" w:fill="auto"/>
          </w:tcPr>
          <w:p w14:paraId="6D5DB92F" w14:textId="77777777" w:rsidR="005669F9" w:rsidRPr="008B31A7" w:rsidRDefault="005669F9" w:rsidP="00FC0E33">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2D014B71153D49F6B88BCC6FF3574B1E"/>
            </w:placeholder>
            <w:showingPlcHdr/>
            <w:date>
              <w:dateFormat w:val="dd.MM.yyyy"/>
              <w:lid w:val="sl-SI"/>
              <w:storeMappedDataAs w:val="dateTime"/>
              <w:calendar w:val="gregorian"/>
            </w:date>
          </w:sdtPr>
          <w:sdtContent>
            <w:tc>
              <w:tcPr>
                <w:tcW w:w="5340" w:type="dxa"/>
                <w:shd w:val="clear" w:color="auto" w:fill="auto"/>
              </w:tcPr>
              <w:p w14:paraId="3F962082" w14:textId="77777777" w:rsidR="005669F9" w:rsidRDefault="005669F9" w:rsidP="00FC0E33">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7D69EC5F" w14:textId="77777777" w:rsidR="005669F9" w:rsidRPr="008B31A7" w:rsidRDefault="005669F9" w:rsidP="00FC0E33">
            <w:pPr>
              <w:pStyle w:val="Brezrazmikov"/>
              <w:keepNext/>
              <w:rPr>
                <w:rFonts w:cstheme="minorHAnsi"/>
                <w:sz w:val="21"/>
                <w:szCs w:val="21"/>
              </w:rPr>
            </w:pPr>
          </w:p>
        </w:tc>
      </w:tr>
      <w:tr w:rsidR="005669F9" w:rsidRPr="008B31A7" w14:paraId="27F963BA" w14:textId="77777777" w:rsidTr="00FC0E33">
        <w:tc>
          <w:tcPr>
            <w:tcW w:w="893" w:type="dxa"/>
            <w:shd w:val="clear" w:color="auto" w:fill="auto"/>
          </w:tcPr>
          <w:p w14:paraId="3CBA890E" w14:textId="77777777" w:rsidR="005669F9" w:rsidRPr="008B31A7" w:rsidRDefault="005669F9" w:rsidP="00FC0E33">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shd w:val="clear" w:color="auto" w:fill="auto"/>
              </w:tcPr>
              <w:p w14:paraId="5B28B527"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626E9BE0" wp14:editId="485EC8AD">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43BA758E" w14:textId="77777777" w:rsidR="005669F9" w:rsidRDefault="005669F9" w:rsidP="00FC0E33">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633CA100" w14:textId="77777777" w:rsidR="005669F9" w:rsidRPr="008B31A7" w:rsidRDefault="005669F9" w:rsidP="00FC0E33">
                <w:pPr>
                  <w:pStyle w:val="Brezrazmikov"/>
                  <w:keepNext/>
                  <w:rPr>
                    <w:rFonts w:cstheme="minorHAnsi"/>
                    <w:sz w:val="21"/>
                    <w:szCs w:val="21"/>
                  </w:rPr>
                </w:pPr>
                <w:r>
                  <w:rPr>
                    <w:rFonts w:cstheme="minorHAnsi"/>
                    <w:noProof/>
                    <w:sz w:val="21"/>
                    <w:szCs w:val="21"/>
                  </w:rPr>
                  <w:drawing>
                    <wp:inline distT="0" distB="0" distL="0" distR="0" wp14:anchorId="774568B0" wp14:editId="3CCE31F5">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23C3A3AF" w14:textId="7F2AD659" w:rsidR="008E7492" w:rsidRDefault="008E7492" w:rsidP="003C181C">
      <w:pPr>
        <w:pStyle w:val="Brezrazmikov"/>
      </w:pPr>
    </w:p>
    <w:sectPr w:rsidR="008E7492" w:rsidSect="0047571D">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D93A3" w14:textId="77777777" w:rsidR="00B4788A" w:rsidRDefault="00B4788A">
      <w:pPr>
        <w:spacing w:after="0" w:line="240" w:lineRule="auto"/>
      </w:pPr>
      <w:r>
        <w:separator/>
      </w:r>
    </w:p>
  </w:endnote>
  <w:endnote w:type="continuationSeparator" w:id="0">
    <w:p w14:paraId="711E1975" w14:textId="77777777" w:rsidR="00B4788A" w:rsidRDefault="00B47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4FB89BA0" w:rsidR="0048707C" w:rsidRDefault="0048707C" w:rsidP="00B36DD2">
    <w:pPr>
      <w:pStyle w:val="Noga"/>
    </w:pPr>
    <w:r>
      <w:rPr>
        <w:noProof/>
      </w:rPr>
      <mc:AlternateContent>
        <mc:Choice Requires="wps">
          <w:drawing>
            <wp:anchor distT="0" distB="0" distL="114300" distR="114300" simplePos="0" relativeHeight="251672576" behindDoc="0" locked="0" layoutInCell="1" allowOverlap="1" wp14:anchorId="4E7710F0" wp14:editId="23C3352E">
              <wp:simplePos x="0" y="0"/>
              <wp:positionH relativeFrom="margin">
                <wp:posOffset>6504305</wp:posOffset>
              </wp:positionH>
              <wp:positionV relativeFrom="margin">
                <wp:posOffset>6022763</wp:posOffset>
              </wp:positionV>
              <wp:extent cx="128270" cy="284400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3349DDC0" id="Pravokotnik 9" o:spid="_x0000_s1026" style="position:absolute;margin-left:512.15pt;margin-top:474.25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783734F2">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48707C" w:rsidRDefault="0048707C"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48707C" w:rsidRDefault="0048707C"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48707C" w:rsidRPr="00B36DD2" w:rsidRDefault="0048707C"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F71B" w14:textId="77777777" w:rsidR="00B4788A" w:rsidRDefault="00B4788A">
      <w:pPr>
        <w:spacing w:after="0" w:line="240" w:lineRule="auto"/>
      </w:pPr>
      <w:r>
        <w:separator/>
      </w:r>
    </w:p>
  </w:footnote>
  <w:footnote w:type="continuationSeparator" w:id="0">
    <w:p w14:paraId="7DC4209A" w14:textId="77777777" w:rsidR="00B4788A" w:rsidRDefault="00B4788A">
      <w:pPr>
        <w:spacing w:after="0" w:line="240" w:lineRule="auto"/>
      </w:pPr>
      <w:r>
        <w:continuationSeparator/>
      </w:r>
    </w:p>
  </w:footnote>
  <w:footnote w:id="1">
    <w:p w14:paraId="4D5F4DF5" w14:textId="77777777" w:rsidR="005669F9" w:rsidRPr="004A4315" w:rsidRDefault="005669F9" w:rsidP="005669F9">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Navesti številko TRR, na katerega se bo izvajalo plačilo po okvirnem sporazumu. </w:t>
      </w:r>
    </w:p>
  </w:footnote>
  <w:footnote w:id="2">
    <w:p w14:paraId="5C3E948E" w14:textId="77777777" w:rsidR="005669F9" w:rsidRPr="004A4315" w:rsidRDefault="005669F9" w:rsidP="005669F9">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w:t>
      </w:r>
      <w:r w:rsidRPr="004A4315">
        <w:rPr>
          <w:rFonts w:asciiTheme="minorHAnsi" w:hAnsiTheme="minorHAnsi" w:cstheme="minorHAnsi"/>
        </w:rPr>
        <w:t>Izpolni samo samostojni oziroma vodilni ponudnik, ki bo podpisnik okvirnega sporazuma.</w:t>
      </w:r>
    </w:p>
  </w:footnote>
  <w:footnote w:id="3">
    <w:p w14:paraId="67D602A5" w14:textId="77777777" w:rsidR="005669F9" w:rsidRPr="004A4315" w:rsidRDefault="005669F9" w:rsidP="005669F9">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w:t>
      </w:r>
      <w:r w:rsidRPr="004A4315">
        <w:rPr>
          <w:rFonts w:asciiTheme="minorHAnsi" w:hAnsiTheme="minorHAnsi" w:cstheme="minorHAnsi"/>
        </w:rPr>
        <w:t>Ime in priimek, ulica in hišna številka, kraj v Republiki Sloveniji (izpolni ponudnik, ki nima sedeža v Republiki Sloveniji)</w:t>
      </w:r>
    </w:p>
  </w:footnote>
  <w:footnote w:id="4">
    <w:p w14:paraId="00854D4B" w14:textId="4F3B31E1" w:rsidR="004A4315" w:rsidRPr="004A4315" w:rsidRDefault="004A4315">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w:t>
      </w:r>
      <w:r w:rsidRPr="004A4315">
        <w:rPr>
          <w:rFonts w:asciiTheme="minorHAnsi" w:hAnsiTheme="minorHAnsi" w:cstheme="minorHAnsi"/>
        </w:rPr>
        <w:t>Vpiše tisti gospodarski subjekt, ki ponuja obdelavo po tem postopku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66C9F119" w:rsidR="0048707C" w:rsidRPr="00CE21BE" w:rsidRDefault="0048707C" w:rsidP="00CE21BE">
    <w:pPr>
      <w:pStyle w:val="Glava"/>
      <w:jc w:val="right"/>
      <w:rPr>
        <w:i/>
        <w:iCs/>
        <w:color w:val="808080" w:themeColor="background1" w:themeShade="80"/>
        <w:sz w:val="16"/>
        <w:szCs w:val="16"/>
      </w:rPr>
    </w:pPr>
    <w:r w:rsidRPr="00CE21BE">
      <w:rPr>
        <w:i/>
        <w:iCs/>
        <w:noProof/>
        <w:color w:val="808080" w:themeColor="background1" w:themeShade="80"/>
        <w:sz w:val="16"/>
        <w:szCs w:val="16"/>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r w:rsidR="00CE21BE" w:rsidRPr="00CE21BE">
      <w:rPr>
        <w:i/>
        <w:iCs/>
        <w:color w:val="808080" w:themeColor="background1" w:themeShade="80"/>
        <w:sz w:val="16"/>
        <w:szCs w:val="16"/>
      </w:rPr>
      <w:t>801-4/2023-</w:t>
    </w:r>
    <w:r w:rsidR="00CC4F51">
      <w:rPr>
        <w:i/>
        <w:iCs/>
        <w:color w:val="808080" w:themeColor="background1" w:themeShade="80"/>
        <w:sz w:val="16"/>
        <w:szCs w:val="16"/>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44640A"/>
    <w:multiLevelType w:val="hybridMultilevel"/>
    <w:tmpl w:val="5368481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22A7F"/>
    <w:multiLevelType w:val="hybridMultilevel"/>
    <w:tmpl w:val="5368481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F3C2EB4"/>
    <w:multiLevelType w:val="hybridMultilevel"/>
    <w:tmpl w:val="CF9E6216"/>
    <w:lvl w:ilvl="0" w:tplc="D5BE6DE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1D55304"/>
    <w:multiLevelType w:val="hybridMultilevel"/>
    <w:tmpl w:val="C568BC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9657792"/>
    <w:multiLevelType w:val="hybridMultilevel"/>
    <w:tmpl w:val="5D44594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9C000F7"/>
    <w:multiLevelType w:val="hybridMultilevel"/>
    <w:tmpl w:val="A05C7B74"/>
    <w:lvl w:ilvl="0" w:tplc="FFFFFFFF">
      <w:start w:val="1"/>
      <w:numFmt w:val="decimal"/>
      <w:lvlText w:val="(%1) "/>
      <w:lvlJc w:val="left"/>
      <w:pPr>
        <w:ind w:left="360" w:hanging="360"/>
      </w:pPr>
      <w:rPr>
        <w:rFonts w:hint="default"/>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AC65016"/>
    <w:multiLevelType w:val="hybridMultilevel"/>
    <w:tmpl w:val="1FCA09DA"/>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D9B679F"/>
    <w:multiLevelType w:val="hybridMultilevel"/>
    <w:tmpl w:val="028AC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FCD3DA8"/>
    <w:multiLevelType w:val="hybridMultilevel"/>
    <w:tmpl w:val="D046A3E8"/>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A220AF4"/>
    <w:multiLevelType w:val="hybridMultilevel"/>
    <w:tmpl w:val="9C7E10F2"/>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B3B206F"/>
    <w:multiLevelType w:val="hybridMultilevel"/>
    <w:tmpl w:val="FD149A0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B9235B5"/>
    <w:multiLevelType w:val="hybridMultilevel"/>
    <w:tmpl w:val="1E80621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E5A61F7"/>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5251CFF"/>
    <w:multiLevelType w:val="hybridMultilevel"/>
    <w:tmpl w:val="9E9072DE"/>
    <w:lvl w:ilvl="0" w:tplc="2794B10A">
      <w:start w:val="1"/>
      <w:numFmt w:val="upperRoman"/>
      <w:lvlText w:val="%1."/>
      <w:lvlJc w:val="left"/>
      <w:pPr>
        <w:ind w:left="360" w:hanging="360"/>
      </w:pPr>
      <w:rPr>
        <w:rFonts w:hint="default"/>
        <w:b/>
        <w:bCs/>
        <w:color w:val="0D0D0D" w:themeColor="text1" w:themeTint="F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353C6DE3"/>
    <w:multiLevelType w:val="hybridMultilevel"/>
    <w:tmpl w:val="F230D5F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5FD7B07"/>
    <w:multiLevelType w:val="hybridMultilevel"/>
    <w:tmpl w:val="31528EE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8BB12AD"/>
    <w:multiLevelType w:val="hybridMultilevel"/>
    <w:tmpl w:val="3C8A0B24"/>
    <w:lvl w:ilvl="0" w:tplc="459AA3BC">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3DBF1A4A"/>
    <w:multiLevelType w:val="hybridMultilevel"/>
    <w:tmpl w:val="75F49FF2"/>
    <w:lvl w:ilvl="0" w:tplc="F280A9E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8"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50"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4F33254"/>
    <w:multiLevelType w:val="hybridMultilevel"/>
    <w:tmpl w:val="DD54988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9EF652B"/>
    <w:multiLevelType w:val="hybridMultilevel"/>
    <w:tmpl w:val="F7B8EAE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D9F70AB"/>
    <w:multiLevelType w:val="hybridMultilevel"/>
    <w:tmpl w:val="EE20FEC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5E536EB6"/>
    <w:multiLevelType w:val="hybridMultilevel"/>
    <w:tmpl w:val="FA3EC64E"/>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0A26B44"/>
    <w:multiLevelType w:val="hybridMultilevel"/>
    <w:tmpl w:val="1B2A7E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0B6670C"/>
    <w:multiLevelType w:val="hybridMultilevel"/>
    <w:tmpl w:val="1A9A07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1141594"/>
    <w:multiLevelType w:val="hybridMultilevel"/>
    <w:tmpl w:val="008AF498"/>
    <w:lvl w:ilvl="0" w:tplc="459AA3BC">
      <w:start w:val="1"/>
      <w:numFmt w:val="decimal"/>
      <w:lvlText w:val="(%1) "/>
      <w:lvlJc w:val="left"/>
      <w:pPr>
        <w:ind w:left="360" w:hanging="360"/>
      </w:pPr>
      <w:rPr>
        <w:rFonts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627D2DC1"/>
    <w:multiLevelType w:val="hybridMultilevel"/>
    <w:tmpl w:val="0B922F4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62A63D5B"/>
    <w:multiLevelType w:val="hybridMultilevel"/>
    <w:tmpl w:val="B0D8C062"/>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69"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753215D"/>
    <w:multiLevelType w:val="hybridMultilevel"/>
    <w:tmpl w:val="38C8C2F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7ED375C"/>
    <w:multiLevelType w:val="hybridMultilevel"/>
    <w:tmpl w:val="490A6C2E"/>
    <w:lvl w:ilvl="0" w:tplc="0424000F">
      <w:start w:val="1"/>
      <w:numFmt w:val="decimal"/>
      <w:lvlText w:val="%1."/>
      <w:lvlJc w:val="left"/>
      <w:pPr>
        <w:ind w:left="720" w:hanging="360"/>
      </w:pPr>
      <w:rPr>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5" w15:restartNumberingAfterBreak="0">
    <w:nsid w:val="6A835FD4"/>
    <w:multiLevelType w:val="hybridMultilevel"/>
    <w:tmpl w:val="69F41EA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70164BD9"/>
    <w:multiLevelType w:val="hybridMultilevel"/>
    <w:tmpl w:val="EA94D1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1E36D6A"/>
    <w:multiLevelType w:val="hybridMultilevel"/>
    <w:tmpl w:val="A7609E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3" w15:restartNumberingAfterBreak="0">
    <w:nsid w:val="768E7747"/>
    <w:multiLevelType w:val="hybridMultilevel"/>
    <w:tmpl w:val="4FBC4120"/>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8B5011D"/>
    <w:multiLevelType w:val="hybridMultilevel"/>
    <w:tmpl w:val="2F449C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7C0052B7"/>
    <w:multiLevelType w:val="hybridMultilevel"/>
    <w:tmpl w:val="14C2A638"/>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DF6147A"/>
    <w:multiLevelType w:val="hybridMultilevel"/>
    <w:tmpl w:val="9C7E10F2"/>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368414119">
    <w:abstractNumId w:val="49"/>
  </w:num>
  <w:num w:numId="2" w16cid:durableId="1823541984">
    <w:abstractNumId w:val="25"/>
  </w:num>
  <w:num w:numId="3" w16cid:durableId="2143838520">
    <w:abstractNumId w:val="57"/>
  </w:num>
  <w:num w:numId="4" w16cid:durableId="1090349976">
    <w:abstractNumId w:val="38"/>
  </w:num>
  <w:num w:numId="5" w16cid:durableId="219832996">
    <w:abstractNumId w:val="67"/>
  </w:num>
  <w:num w:numId="6" w16cid:durableId="1044712417">
    <w:abstractNumId w:val="54"/>
  </w:num>
  <w:num w:numId="7" w16cid:durableId="2072848907">
    <w:abstractNumId w:val="27"/>
  </w:num>
  <w:num w:numId="8" w16cid:durableId="1485507394">
    <w:abstractNumId w:val="8"/>
  </w:num>
  <w:num w:numId="9" w16cid:durableId="1740245006">
    <w:abstractNumId w:val="53"/>
  </w:num>
  <w:num w:numId="10" w16cid:durableId="151919474">
    <w:abstractNumId w:val="11"/>
  </w:num>
  <w:num w:numId="11" w16cid:durableId="1945109481">
    <w:abstractNumId w:val="0"/>
  </w:num>
  <w:num w:numId="12" w16cid:durableId="375545785">
    <w:abstractNumId w:val="15"/>
  </w:num>
  <w:num w:numId="13" w16cid:durableId="2093700881">
    <w:abstractNumId w:val="6"/>
  </w:num>
  <w:num w:numId="14" w16cid:durableId="1357193257">
    <w:abstractNumId w:val="89"/>
  </w:num>
  <w:num w:numId="15" w16cid:durableId="1627808652">
    <w:abstractNumId w:val="85"/>
  </w:num>
  <w:num w:numId="16" w16cid:durableId="705253094">
    <w:abstractNumId w:val="66"/>
  </w:num>
  <w:num w:numId="17" w16cid:durableId="2146196734">
    <w:abstractNumId w:val="34"/>
  </w:num>
  <w:num w:numId="18" w16cid:durableId="222912028">
    <w:abstractNumId w:val="69"/>
  </w:num>
  <w:num w:numId="19" w16cid:durableId="2139562464">
    <w:abstractNumId w:val="48"/>
  </w:num>
  <w:num w:numId="20" w16cid:durableId="1815872012">
    <w:abstractNumId w:val="88"/>
  </w:num>
  <w:num w:numId="21" w16cid:durableId="140854645">
    <w:abstractNumId w:val="76"/>
  </w:num>
  <w:num w:numId="22" w16cid:durableId="634257483">
    <w:abstractNumId w:val="64"/>
  </w:num>
  <w:num w:numId="23" w16cid:durableId="816339606">
    <w:abstractNumId w:val="52"/>
  </w:num>
  <w:num w:numId="24" w16cid:durableId="238027389">
    <w:abstractNumId w:val="30"/>
  </w:num>
  <w:num w:numId="25" w16cid:durableId="345592902">
    <w:abstractNumId w:val="9"/>
  </w:num>
  <w:num w:numId="26" w16cid:durableId="572089096">
    <w:abstractNumId w:val="3"/>
  </w:num>
  <w:num w:numId="27" w16cid:durableId="1231190149">
    <w:abstractNumId w:val="29"/>
  </w:num>
  <w:num w:numId="28" w16cid:durableId="1505785346">
    <w:abstractNumId w:val="31"/>
  </w:num>
  <w:num w:numId="29" w16cid:durableId="1634558563">
    <w:abstractNumId w:val="20"/>
  </w:num>
  <w:num w:numId="30" w16cid:durableId="453410353">
    <w:abstractNumId w:val="75"/>
  </w:num>
  <w:num w:numId="31" w16cid:durableId="236475297">
    <w:abstractNumId w:val="87"/>
  </w:num>
  <w:num w:numId="32" w16cid:durableId="1406564132">
    <w:abstractNumId w:val="56"/>
  </w:num>
  <w:num w:numId="33" w16cid:durableId="2061663336">
    <w:abstractNumId w:val="36"/>
  </w:num>
  <w:num w:numId="34" w16cid:durableId="1372261612">
    <w:abstractNumId w:val="18"/>
  </w:num>
  <w:num w:numId="35" w16cid:durableId="90053548">
    <w:abstractNumId w:val="83"/>
  </w:num>
  <w:num w:numId="36" w16cid:durableId="469052007">
    <w:abstractNumId w:val="81"/>
  </w:num>
  <w:num w:numId="37" w16cid:durableId="1459568735">
    <w:abstractNumId w:val="62"/>
  </w:num>
  <w:num w:numId="38" w16cid:durableId="1906917633">
    <w:abstractNumId w:val="40"/>
  </w:num>
  <w:num w:numId="39" w16cid:durableId="2063365364">
    <w:abstractNumId w:val="59"/>
  </w:num>
  <w:num w:numId="40" w16cid:durableId="1290818096">
    <w:abstractNumId w:val="58"/>
  </w:num>
  <w:num w:numId="41" w16cid:durableId="240988452">
    <w:abstractNumId w:val="71"/>
  </w:num>
  <w:num w:numId="42" w16cid:durableId="820148877">
    <w:abstractNumId w:val="13"/>
  </w:num>
  <w:num w:numId="43" w16cid:durableId="286619158">
    <w:abstractNumId w:val="63"/>
  </w:num>
  <w:num w:numId="44" w16cid:durableId="1547060887">
    <w:abstractNumId w:val="90"/>
  </w:num>
  <w:num w:numId="45" w16cid:durableId="206572701">
    <w:abstractNumId w:val="61"/>
  </w:num>
  <w:num w:numId="46" w16cid:durableId="691686524">
    <w:abstractNumId w:val="77"/>
  </w:num>
  <w:num w:numId="47" w16cid:durableId="229996645">
    <w:abstractNumId w:val="37"/>
  </w:num>
  <w:num w:numId="48" w16cid:durableId="2065175239">
    <w:abstractNumId w:val="45"/>
  </w:num>
  <w:num w:numId="49" w16cid:durableId="264306830">
    <w:abstractNumId w:val="33"/>
  </w:num>
  <w:num w:numId="50" w16cid:durableId="109514353">
    <w:abstractNumId w:val="39"/>
  </w:num>
  <w:num w:numId="51" w16cid:durableId="749231670">
    <w:abstractNumId w:val="80"/>
  </w:num>
  <w:num w:numId="52" w16cid:durableId="367264256">
    <w:abstractNumId w:val="32"/>
  </w:num>
  <w:num w:numId="53" w16cid:durableId="1502820509">
    <w:abstractNumId w:val="73"/>
  </w:num>
  <w:num w:numId="54" w16cid:durableId="530605081">
    <w:abstractNumId w:val="16"/>
  </w:num>
  <w:num w:numId="55" w16cid:durableId="1827015195">
    <w:abstractNumId w:val="24"/>
  </w:num>
  <w:num w:numId="56" w16cid:durableId="1376345781">
    <w:abstractNumId w:val="43"/>
  </w:num>
  <w:num w:numId="57" w16cid:durableId="444926783">
    <w:abstractNumId w:val="70"/>
  </w:num>
  <w:num w:numId="58" w16cid:durableId="870534117">
    <w:abstractNumId w:val="23"/>
  </w:num>
  <w:num w:numId="59" w16cid:durableId="1254555661">
    <w:abstractNumId w:val="46"/>
  </w:num>
  <w:num w:numId="60" w16cid:durableId="688797894">
    <w:abstractNumId w:val="55"/>
  </w:num>
  <w:num w:numId="61" w16cid:durableId="1059133114">
    <w:abstractNumId w:val="50"/>
  </w:num>
  <w:num w:numId="62" w16cid:durableId="475219339">
    <w:abstractNumId w:val="22"/>
  </w:num>
  <w:num w:numId="63" w16cid:durableId="676660993">
    <w:abstractNumId w:val="78"/>
  </w:num>
  <w:num w:numId="64" w16cid:durableId="1924799566">
    <w:abstractNumId w:val="72"/>
  </w:num>
  <w:num w:numId="65" w16cid:durableId="152991253">
    <w:abstractNumId w:val="7"/>
  </w:num>
  <w:num w:numId="66" w16cid:durableId="1391080306">
    <w:abstractNumId w:val="51"/>
  </w:num>
  <w:num w:numId="67" w16cid:durableId="1984264823">
    <w:abstractNumId w:val="10"/>
  </w:num>
  <w:num w:numId="68" w16cid:durableId="1413157227">
    <w:abstractNumId w:val="88"/>
    <w:lvlOverride w:ilvl="0">
      <w:startOverride w:val="1"/>
    </w:lvlOverride>
  </w:num>
  <w:num w:numId="69" w16cid:durableId="759179942">
    <w:abstractNumId w:val="19"/>
  </w:num>
  <w:num w:numId="70" w16cid:durableId="1226794128">
    <w:abstractNumId w:val="5"/>
  </w:num>
  <w:num w:numId="71" w16cid:durableId="1863132747">
    <w:abstractNumId w:val="88"/>
    <w:lvlOverride w:ilvl="0">
      <w:startOverride w:val="1"/>
    </w:lvlOverride>
  </w:num>
  <w:num w:numId="72" w16cid:durableId="258411468">
    <w:abstractNumId w:val="65"/>
  </w:num>
  <w:num w:numId="73" w16cid:durableId="984895971">
    <w:abstractNumId w:val="86"/>
  </w:num>
  <w:num w:numId="74" w16cid:durableId="871266901">
    <w:abstractNumId w:val="79"/>
  </w:num>
  <w:num w:numId="75" w16cid:durableId="544829920">
    <w:abstractNumId w:val="88"/>
    <w:lvlOverride w:ilvl="0">
      <w:startOverride w:val="1"/>
    </w:lvlOverride>
  </w:num>
  <w:num w:numId="76" w16cid:durableId="1139611627">
    <w:abstractNumId w:val="74"/>
  </w:num>
  <w:num w:numId="77" w16cid:durableId="989134971">
    <w:abstractNumId w:val="88"/>
    <w:lvlOverride w:ilvl="0">
      <w:startOverride w:val="1"/>
    </w:lvlOverride>
  </w:num>
  <w:num w:numId="78" w16cid:durableId="375588358">
    <w:abstractNumId w:val="26"/>
  </w:num>
  <w:num w:numId="79" w16cid:durableId="342778973">
    <w:abstractNumId w:val="88"/>
    <w:lvlOverride w:ilvl="0">
      <w:startOverride w:val="1"/>
    </w:lvlOverride>
  </w:num>
  <w:num w:numId="80" w16cid:durableId="1373771936">
    <w:abstractNumId w:val="88"/>
  </w:num>
  <w:num w:numId="81" w16cid:durableId="529924226">
    <w:abstractNumId w:val="88"/>
    <w:lvlOverride w:ilvl="0">
      <w:startOverride w:val="1"/>
    </w:lvlOverride>
  </w:num>
  <w:num w:numId="82" w16cid:durableId="584850057">
    <w:abstractNumId w:val="88"/>
    <w:lvlOverride w:ilvl="0">
      <w:startOverride w:val="1"/>
    </w:lvlOverride>
  </w:num>
  <w:num w:numId="83" w16cid:durableId="1635715832">
    <w:abstractNumId w:val="88"/>
    <w:lvlOverride w:ilvl="0">
      <w:startOverride w:val="1"/>
    </w:lvlOverride>
  </w:num>
  <w:num w:numId="84" w16cid:durableId="1589383485">
    <w:abstractNumId w:val="88"/>
    <w:lvlOverride w:ilvl="0">
      <w:startOverride w:val="1"/>
    </w:lvlOverride>
  </w:num>
  <w:num w:numId="85" w16cid:durableId="1346246331">
    <w:abstractNumId w:val="88"/>
    <w:lvlOverride w:ilvl="0">
      <w:startOverride w:val="1"/>
    </w:lvlOverride>
  </w:num>
  <w:num w:numId="86" w16cid:durableId="1361006509">
    <w:abstractNumId w:val="35"/>
  </w:num>
  <w:num w:numId="87" w16cid:durableId="1799175959">
    <w:abstractNumId w:val="2"/>
  </w:num>
  <w:num w:numId="88" w16cid:durableId="102965749">
    <w:abstractNumId w:val="91"/>
  </w:num>
  <w:num w:numId="89" w16cid:durableId="1952123108">
    <w:abstractNumId w:val="28"/>
  </w:num>
  <w:num w:numId="90" w16cid:durableId="597182214">
    <w:abstractNumId w:val="88"/>
    <w:lvlOverride w:ilvl="0">
      <w:startOverride w:val="1"/>
    </w:lvlOverride>
  </w:num>
  <w:num w:numId="91" w16cid:durableId="380636640">
    <w:abstractNumId w:val="88"/>
    <w:lvlOverride w:ilvl="0">
      <w:startOverride w:val="1"/>
    </w:lvlOverride>
  </w:num>
  <w:num w:numId="92" w16cid:durableId="1549681152">
    <w:abstractNumId w:val="42"/>
  </w:num>
  <w:num w:numId="93" w16cid:durableId="397704001">
    <w:abstractNumId w:val="88"/>
    <w:lvlOverride w:ilvl="0">
      <w:startOverride w:val="1"/>
    </w:lvlOverride>
  </w:num>
  <w:num w:numId="94" w16cid:durableId="613513105">
    <w:abstractNumId w:val="21"/>
  </w:num>
  <w:num w:numId="95" w16cid:durableId="39668035">
    <w:abstractNumId w:val="88"/>
    <w:lvlOverride w:ilvl="0">
      <w:startOverride w:val="1"/>
    </w:lvlOverride>
  </w:num>
  <w:num w:numId="96" w16cid:durableId="69156370">
    <w:abstractNumId w:val="82"/>
  </w:num>
  <w:num w:numId="97" w16cid:durableId="832573327">
    <w:abstractNumId w:val="88"/>
    <w:lvlOverride w:ilvl="0">
      <w:startOverride w:val="1"/>
    </w:lvlOverride>
  </w:num>
  <w:num w:numId="98" w16cid:durableId="463239379">
    <w:abstractNumId w:val="88"/>
    <w:lvlOverride w:ilvl="0">
      <w:startOverride w:val="1"/>
    </w:lvlOverride>
  </w:num>
  <w:num w:numId="99" w16cid:durableId="1531644968">
    <w:abstractNumId w:val="4"/>
  </w:num>
  <w:num w:numId="100" w16cid:durableId="501045012">
    <w:abstractNumId w:val="88"/>
    <w:lvlOverride w:ilvl="0">
      <w:startOverride w:val="1"/>
    </w:lvlOverride>
  </w:num>
  <w:num w:numId="101" w16cid:durableId="1398673190">
    <w:abstractNumId w:val="41"/>
  </w:num>
  <w:num w:numId="102" w16cid:durableId="1080325867">
    <w:abstractNumId w:val="88"/>
    <w:lvlOverride w:ilvl="0">
      <w:startOverride w:val="1"/>
    </w:lvlOverride>
  </w:num>
  <w:num w:numId="103" w16cid:durableId="215775903">
    <w:abstractNumId w:val="17"/>
  </w:num>
  <w:num w:numId="104" w16cid:durableId="2060392215">
    <w:abstractNumId w:val="12"/>
  </w:num>
  <w:num w:numId="105" w16cid:durableId="314141589">
    <w:abstractNumId w:val="60"/>
  </w:num>
  <w:num w:numId="106" w16cid:durableId="1646277480">
    <w:abstractNumId w:val="88"/>
    <w:lvlOverride w:ilvl="0">
      <w:startOverride w:val="1"/>
    </w:lvlOverride>
  </w:num>
  <w:num w:numId="107" w16cid:durableId="174544141">
    <w:abstractNumId w:val="88"/>
    <w:lvlOverride w:ilvl="0">
      <w:startOverride w:val="1"/>
    </w:lvlOverride>
  </w:num>
  <w:num w:numId="108" w16cid:durableId="36443105">
    <w:abstractNumId w:val="1"/>
  </w:num>
  <w:num w:numId="109" w16cid:durableId="1559055004">
    <w:abstractNumId w:val="47"/>
  </w:num>
  <w:num w:numId="110" w16cid:durableId="1992245231">
    <w:abstractNumId w:val="14"/>
  </w:num>
  <w:num w:numId="111" w16cid:durableId="1957057560">
    <w:abstractNumId w:val="68"/>
  </w:num>
  <w:num w:numId="112" w16cid:durableId="1814255545">
    <w:abstractNumId w:val="84"/>
  </w:num>
  <w:num w:numId="113" w16cid:durableId="1213468425">
    <w:abstractNumId w:val="88"/>
    <w:lvlOverride w:ilvl="0">
      <w:startOverride w:val="1"/>
    </w:lvlOverride>
  </w:num>
  <w:num w:numId="114" w16cid:durableId="925655625">
    <w:abstractNumId w:val="88"/>
    <w:lvlOverride w:ilvl="0">
      <w:startOverride w:val="1"/>
    </w:lvlOverride>
  </w:num>
  <w:num w:numId="115" w16cid:durableId="907301535">
    <w:abstractNumId w:val="44"/>
  </w:num>
  <w:num w:numId="116" w16cid:durableId="1810855148">
    <w:abstractNumId w:val="7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fndvEEvY3yQykjGOdfinJM+p2Q+kwZzbNNrTbJKg3xDJa1vJTvgDaT8Aj4cCfLpPJbMTfqQ+YK2NTsR2LuF7g==" w:salt="8guLnTP7pVQNLFTKdIKNb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33B9"/>
    <w:rsid w:val="00023DE6"/>
    <w:rsid w:val="000263EB"/>
    <w:rsid w:val="00030BAA"/>
    <w:rsid w:val="0003135E"/>
    <w:rsid w:val="00031DE2"/>
    <w:rsid w:val="00033423"/>
    <w:rsid w:val="00034793"/>
    <w:rsid w:val="000352FA"/>
    <w:rsid w:val="0004021C"/>
    <w:rsid w:val="00041CBB"/>
    <w:rsid w:val="00043B6D"/>
    <w:rsid w:val="00043F24"/>
    <w:rsid w:val="000525C4"/>
    <w:rsid w:val="00054F61"/>
    <w:rsid w:val="00060395"/>
    <w:rsid w:val="00061119"/>
    <w:rsid w:val="00062BD6"/>
    <w:rsid w:val="00065186"/>
    <w:rsid w:val="00066E90"/>
    <w:rsid w:val="00071B06"/>
    <w:rsid w:val="000736D0"/>
    <w:rsid w:val="0007629E"/>
    <w:rsid w:val="000829DC"/>
    <w:rsid w:val="00086442"/>
    <w:rsid w:val="00091656"/>
    <w:rsid w:val="00092D19"/>
    <w:rsid w:val="00095DFF"/>
    <w:rsid w:val="00097ECA"/>
    <w:rsid w:val="000A1842"/>
    <w:rsid w:val="000A2BA4"/>
    <w:rsid w:val="000A2D4D"/>
    <w:rsid w:val="000A5261"/>
    <w:rsid w:val="000B2E56"/>
    <w:rsid w:val="000B525A"/>
    <w:rsid w:val="000B526F"/>
    <w:rsid w:val="000B79A4"/>
    <w:rsid w:val="000C4A54"/>
    <w:rsid w:val="000C4A60"/>
    <w:rsid w:val="000C598A"/>
    <w:rsid w:val="000D1838"/>
    <w:rsid w:val="000D2AF7"/>
    <w:rsid w:val="000D2F84"/>
    <w:rsid w:val="000D3A6D"/>
    <w:rsid w:val="000D476F"/>
    <w:rsid w:val="000D4BC1"/>
    <w:rsid w:val="000E14D7"/>
    <w:rsid w:val="000E2DCE"/>
    <w:rsid w:val="000E3408"/>
    <w:rsid w:val="000F23F3"/>
    <w:rsid w:val="000F4424"/>
    <w:rsid w:val="000F55C5"/>
    <w:rsid w:val="000F6162"/>
    <w:rsid w:val="000F75FE"/>
    <w:rsid w:val="00101159"/>
    <w:rsid w:val="001058DC"/>
    <w:rsid w:val="00110103"/>
    <w:rsid w:val="00110BE1"/>
    <w:rsid w:val="00110DC1"/>
    <w:rsid w:val="0011302C"/>
    <w:rsid w:val="001153C9"/>
    <w:rsid w:val="00115623"/>
    <w:rsid w:val="00120E3C"/>
    <w:rsid w:val="00123A1D"/>
    <w:rsid w:val="00123A5E"/>
    <w:rsid w:val="00124C66"/>
    <w:rsid w:val="00124E24"/>
    <w:rsid w:val="001250D8"/>
    <w:rsid w:val="0012591B"/>
    <w:rsid w:val="001316CF"/>
    <w:rsid w:val="001323AB"/>
    <w:rsid w:val="00133FC6"/>
    <w:rsid w:val="00134A60"/>
    <w:rsid w:val="00136009"/>
    <w:rsid w:val="00136F2F"/>
    <w:rsid w:val="0013789F"/>
    <w:rsid w:val="00141147"/>
    <w:rsid w:val="00141A8A"/>
    <w:rsid w:val="00141AA9"/>
    <w:rsid w:val="00142E25"/>
    <w:rsid w:val="00154A39"/>
    <w:rsid w:val="0016039E"/>
    <w:rsid w:val="00161FA8"/>
    <w:rsid w:val="00166429"/>
    <w:rsid w:val="00166FE5"/>
    <w:rsid w:val="00174593"/>
    <w:rsid w:val="00174970"/>
    <w:rsid w:val="0017572D"/>
    <w:rsid w:val="00175C28"/>
    <w:rsid w:val="00177CCB"/>
    <w:rsid w:val="00180B86"/>
    <w:rsid w:val="00181A4F"/>
    <w:rsid w:val="00181E68"/>
    <w:rsid w:val="00183A73"/>
    <w:rsid w:val="00184CB1"/>
    <w:rsid w:val="001854F8"/>
    <w:rsid w:val="001918C8"/>
    <w:rsid w:val="00193D34"/>
    <w:rsid w:val="001956A6"/>
    <w:rsid w:val="001A2007"/>
    <w:rsid w:val="001A4012"/>
    <w:rsid w:val="001A48F7"/>
    <w:rsid w:val="001A5CF6"/>
    <w:rsid w:val="001B08BC"/>
    <w:rsid w:val="001B1B46"/>
    <w:rsid w:val="001B244D"/>
    <w:rsid w:val="001B393D"/>
    <w:rsid w:val="001B42E8"/>
    <w:rsid w:val="001B6537"/>
    <w:rsid w:val="001C5248"/>
    <w:rsid w:val="001C7D6A"/>
    <w:rsid w:val="001D0C10"/>
    <w:rsid w:val="001D2E8E"/>
    <w:rsid w:val="001D33E5"/>
    <w:rsid w:val="001D345C"/>
    <w:rsid w:val="001D4565"/>
    <w:rsid w:val="001D45C6"/>
    <w:rsid w:val="001E1CCA"/>
    <w:rsid w:val="001E1FE3"/>
    <w:rsid w:val="001E455F"/>
    <w:rsid w:val="001E7C73"/>
    <w:rsid w:val="001F2A13"/>
    <w:rsid w:val="001F6144"/>
    <w:rsid w:val="001F6315"/>
    <w:rsid w:val="00200033"/>
    <w:rsid w:val="00205333"/>
    <w:rsid w:val="002129DD"/>
    <w:rsid w:val="002212B7"/>
    <w:rsid w:val="00222F54"/>
    <w:rsid w:val="0022306C"/>
    <w:rsid w:val="00224F60"/>
    <w:rsid w:val="00227286"/>
    <w:rsid w:val="00227948"/>
    <w:rsid w:val="00227D33"/>
    <w:rsid w:val="002310C1"/>
    <w:rsid w:val="0023237E"/>
    <w:rsid w:val="002336AA"/>
    <w:rsid w:val="00235CE1"/>
    <w:rsid w:val="00241230"/>
    <w:rsid w:val="00241E1B"/>
    <w:rsid w:val="00244FBA"/>
    <w:rsid w:val="002452CD"/>
    <w:rsid w:val="00252215"/>
    <w:rsid w:val="002542FB"/>
    <w:rsid w:val="00254A97"/>
    <w:rsid w:val="0025610F"/>
    <w:rsid w:val="002658C4"/>
    <w:rsid w:val="00265C87"/>
    <w:rsid w:val="00266A39"/>
    <w:rsid w:val="00270845"/>
    <w:rsid w:val="0027135A"/>
    <w:rsid w:val="00271BD6"/>
    <w:rsid w:val="00273C6D"/>
    <w:rsid w:val="0027400E"/>
    <w:rsid w:val="00276533"/>
    <w:rsid w:val="00285750"/>
    <w:rsid w:val="002879EB"/>
    <w:rsid w:val="002915D8"/>
    <w:rsid w:val="00291E92"/>
    <w:rsid w:val="002A0DAE"/>
    <w:rsid w:val="002A4B06"/>
    <w:rsid w:val="002B0B43"/>
    <w:rsid w:val="002B1557"/>
    <w:rsid w:val="002B2882"/>
    <w:rsid w:val="002B2A40"/>
    <w:rsid w:val="002B41E2"/>
    <w:rsid w:val="002C2096"/>
    <w:rsid w:val="002C224B"/>
    <w:rsid w:val="002C307A"/>
    <w:rsid w:val="002C32AC"/>
    <w:rsid w:val="002C3F7F"/>
    <w:rsid w:val="002C6B52"/>
    <w:rsid w:val="002D04A0"/>
    <w:rsid w:val="002D0A72"/>
    <w:rsid w:val="002D226D"/>
    <w:rsid w:val="002D3F43"/>
    <w:rsid w:val="002D4B32"/>
    <w:rsid w:val="002D720E"/>
    <w:rsid w:val="002D7C4D"/>
    <w:rsid w:val="002E0920"/>
    <w:rsid w:val="002E0B7F"/>
    <w:rsid w:val="002E1E7D"/>
    <w:rsid w:val="002E2C3C"/>
    <w:rsid w:val="002E6269"/>
    <w:rsid w:val="002E65CA"/>
    <w:rsid w:val="002E6A92"/>
    <w:rsid w:val="002F25A3"/>
    <w:rsid w:val="002F264B"/>
    <w:rsid w:val="002F30BA"/>
    <w:rsid w:val="002F3FFE"/>
    <w:rsid w:val="002F5576"/>
    <w:rsid w:val="00301328"/>
    <w:rsid w:val="00302B91"/>
    <w:rsid w:val="00302DE2"/>
    <w:rsid w:val="0030341C"/>
    <w:rsid w:val="00305921"/>
    <w:rsid w:val="00312A2D"/>
    <w:rsid w:val="00314E31"/>
    <w:rsid w:val="00315F24"/>
    <w:rsid w:val="00317D2A"/>
    <w:rsid w:val="003213D9"/>
    <w:rsid w:val="003224E1"/>
    <w:rsid w:val="00323DB0"/>
    <w:rsid w:val="00324A03"/>
    <w:rsid w:val="003259A0"/>
    <w:rsid w:val="00331760"/>
    <w:rsid w:val="0033272B"/>
    <w:rsid w:val="00336637"/>
    <w:rsid w:val="003373F3"/>
    <w:rsid w:val="00340E66"/>
    <w:rsid w:val="00341AA7"/>
    <w:rsid w:val="00342533"/>
    <w:rsid w:val="0034613E"/>
    <w:rsid w:val="00347F85"/>
    <w:rsid w:val="00352081"/>
    <w:rsid w:val="00356E3D"/>
    <w:rsid w:val="0036490E"/>
    <w:rsid w:val="00365706"/>
    <w:rsid w:val="00371122"/>
    <w:rsid w:val="00373594"/>
    <w:rsid w:val="00376B46"/>
    <w:rsid w:val="00380894"/>
    <w:rsid w:val="003820C7"/>
    <w:rsid w:val="0038365D"/>
    <w:rsid w:val="00386C0D"/>
    <w:rsid w:val="003874BE"/>
    <w:rsid w:val="003914F0"/>
    <w:rsid w:val="00392CD9"/>
    <w:rsid w:val="003951FF"/>
    <w:rsid w:val="00397403"/>
    <w:rsid w:val="00397B55"/>
    <w:rsid w:val="003A0B59"/>
    <w:rsid w:val="003A16AB"/>
    <w:rsid w:val="003A2188"/>
    <w:rsid w:val="003B229E"/>
    <w:rsid w:val="003B2859"/>
    <w:rsid w:val="003B35A3"/>
    <w:rsid w:val="003B4841"/>
    <w:rsid w:val="003B7A36"/>
    <w:rsid w:val="003B7DB1"/>
    <w:rsid w:val="003B7DCA"/>
    <w:rsid w:val="003C0ACB"/>
    <w:rsid w:val="003C181C"/>
    <w:rsid w:val="003C37D8"/>
    <w:rsid w:val="003C3DEF"/>
    <w:rsid w:val="003C4638"/>
    <w:rsid w:val="003D251F"/>
    <w:rsid w:val="003D39D5"/>
    <w:rsid w:val="003D47A1"/>
    <w:rsid w:val="003D54AC"/>
    <w:rsid w:val="003D7D7E"/>
    <w:rsid w:val="003E0A07"/>
    <w:rsid w:val="003E1ACF"/>
    <w:rsid w:val="003E42A0"/>
    <w:rsid w:val="003E54BC"/>
    <w:rsid w:val="003F17D4"/>
    <w:rsid w:val="003F1FC3"/>
    <w:rsid w:val="003F502F"/>
    <w:rsid w:val="004064CA"/>
    <w:rsid w:val="00407548"/>
    <w:rsid w:val="00413346"/>
    <w:rsid w:val="004164E3"/>
    <w:rsid w:val="00420CE8"/>
    <w:rsid w:val="00422958"/>
    <w:rsid w:val="00423637"/>
    <w:rsid w:val="0042431D"/>
    <w:rsid w:val="004243C6"/>
    <w:rsid w:val="00424720"/>
    <w:rsid w:val="0042732A"/>
    <w:rsid w:val="004332B3"/>
    <w:rsid w:val="00433D2F"/>
    <w:rsid w:val="00434AE7"/>
    <w:rsid w:val="00434C76"/>
    <w:rsid w:val="00435D4C"/>
    <w:rsid w:val="00436D62"/>
    <w:rsid w:val="004375E4"/>
    <w:rsid w:val="0044061C"/>
    <w:rsid w:val="00440FD9"/>
    <w:rsid w:val="0044333A"/>
    <w:rsid w:val="00454AFE"/>
    <w:rsid w:val="00454BE6"/>
    <w:rsid w:val="00456A36"/>
    <w:rsid w:val="00456CD8"/>
    <w:rsid w:val="004617E4"/>
    <w:rsid w:val="00471D97"/>
    <w:rsid w:val="00472AF8"/>
    <w:rsid w:val="0047571D"/>
    <w:rsid w:val="00480C70"/>
    <w:rsid w:val="00481554"/>
    <w:rsid w:val="00483C63"/>
    <w:rsid w:val="00483E15"/>
    <w:rsid w:val="0048707C"/>
    <w:rsid w:val="00487499"/>
    <w:rsid w:val="00487981"/>
    <w:rsid w:val="00487AA7"/>
    <w:rsid w:val="00497F6C"/>
    <w:rsid w:val="004A1103"/>
    <w:rsid w:val="004A4315"/>
    <w:rsid w:val="004B11E9"/>
    <w:rsid w:val="004B20D4"/>
    <w:rsid w:val="004B2925"/>
    <w:rsid w:val="004B45B6"/>
    <w:rsid w:val="004B4A6F"/>
    <w:rsid w:val="004B62B9"/>
    <w:rsid w:val="004C0577"/>
    <w:rsid w:val="004C15E5"/>
    <w:rsid w:val="004C33A4"/>
    <w:rsid w:val="004C4251"/>
    <w:rsid w:val="004C5B9C"/>
    <w:rsid w:val="004C6F0A"/>
    <w:rsid w:val="004D0BC0"/>
    <w:rsid w:val="004D1560"/>
    <w:rsid w:val="004D1C98"/>
    <w:rsid w:val="004D1CDC"/>
    <w:rsid w:val="004E00EA"/>
    <w:rsid w:val="004E2359"/>
    <w:rsid w:val="004E40BB"/>
    <w:rsid w:val="004E4261"/>
    <w:rsid w:val="004E53CE"/>
    <w:rsid w:val="004E7EF4"/>
    <w:rsid w:val="004F08B0"/>
    <w:rsid w:val="004F1575"/>
    <w:rsid w:val="004F3916"/>
    <w:rsid w:val="004F4411"/>
    <w:rsid w:val="004F796D"/>
    <w:rsid w:val="00500FA1"/>
    <w:rsid w:val="00501DD2"/>
    <w:rsid w:val="0050307B"/>
    <w:rsid w:val="00507612"/>
    <w:rsid w:val="00512CB5"/>
    <w:rsid w:val="00513DD4"/>
    <w:rsid w:val="00515464"/>
    <w:rsid w:val="005168F7"/>
    <w:rsid w:val="00521ACC"/>
    <w:rsid w:val="00525837"/>
    <w:rsid w:val="0053073A"/>
    <w:rsid w:val="0053329A"/>
    <w:rsid w:val="00533FF1"/>
    <w:rsid w:val="005349F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76BD7"/>
    <w:rsid w:val="00580482"/>
    <w:rsid w:val="00583538"/>
    <w:rsid w:val="00584981"/>
    <w:rsid w:val="005868F6"/>
    <w:rsid w:val="005875C6"/>
    <w:rsid w:val="00590750"/>
    <w:rsid w:val="005920EA"/>
    <w:rsid w:val="005932FA"/>
    <w:rsid w:val="00593961"/>
    <w:rsid w:val="00594C5D"/>
    <w:rsid w:val="00594EBC"/>
    <w:rsid w:val="00596AB5"/>
    <w:rsid w:val="005A3279"/>
    <w:rsid w:val="005A4AEF"/>
    <w:rsid w:val="005A6038"/>
    <w:rsid w:val="005B32C1"/>
    <w:rsid w:val="005B3DB4"/>
    <w:rsid w:val="005B5079"/>
    <w:rsid w:val="005C19E2"/>
    <w:rsid w:val="005C1E48"/>
    <w:rsid w:val="005C1ED0"/>
    <w:rsid w:val="005C3256"/>
    <w:rsid w:val="005C49FA"/>
    <w:rsid w:val="005C6016"/>
    <w:rsid w:val="005C6137"/>
    <w:rsid w:val="005C7737"/>
    <w:rsid w:val="005C7A92"/>
    <w:rsid w:val="005C7EAB"/>
    <w:rsid w:val="005D1F92"/>
    <w:rsid w:val="005D29CA"/>
    <w:rsid w:val="005D4481"/>
    <w:rsid w:val="005D5534"/>
    <w:rsid w:val="005D64C3"/>
    <w:rsid w:val="005E09EE"/>
    <w:rsid w:val="005E0F8E"/>
    <w:rsid w:val="005E3608"/>
    <w:rsid w:val="005E382F"/>
    <w:rsid w:val="005E38CA"/>
    <w:rsid w:val="005F0521"/>
    <w:rsid w:val="005F24F6"/>
    <w:rsid w:val="005F3778"/>
    <w:rsid w:val="005F379E"/>
    <w:rsid w:val="00600196"/>
    <w:rsid w:val="00600846"/>
    <w:rsid w:val="00604F84"/>
    <w:rsid w:val="00606A22"/>
    <w:rsid w:val="00611877"/>
    <w:rsid w:val="00614C77"/>
    <w:rsid w:val="00621487"/>
    <w:rsid w:val="00624FBD"/>
    <w:rsid w:val="0062516D"/>
    <w:rsid w:val="0062630E"/>
    <w:rsid w:val="00631F4E"/>
    <w:rsid w:val="006322C7"/>
    <w:rsid w:val="0063461F"/>
    <w:rsid w:val="00634C19"/>
    <w:rsid w:val="00634D0E"/>
    <w:rsid w:val="006459D3"/>
    <w:rsid w:val="006464E5"/>
    <w:rsid w:val="006469BB"/>
    <w:rsid w:val="006537F7"/>
    <w:rsid w:val="00653953"/>
    <w:rsid w:val="00655B35"/>
    <w:rsid w:val="006628C0"/>
    <w:rsid w:val="00663B32"/>
    <w:rsid w:val="00671253"/>
    <w:rsid w:val="00675AFF"/>
    <w:rsid w:val="00677C8B"/>
    <w:rsid w:val="006831D7"/>
    <w:rsid w:val="006856DC"/>
    <w:rsid w:val="0068612B"/>
    <w:rsid w:val="006869C7"/>
    <w:rsid w:val="006872F3"/>
    <w:rsid w:val="00687874"/>
    <w:rsid w:val="00687D06"/>
    <w:rsid w:val="00691B71"/>
    <w:rsid w:val="0069287C"/>
    <w:rsid w:val="00693031"/>
    <w:rsid w:val="0069556E"/>
    <w:rsid w:val="00697C12"/>
    <w:rsid w:val="006A1BC4"/>
    <w:rsid w:val="006A3625"/>
    <w:rsid w:val="006A3E7B"/>
    <w:rsid w:val="006A4587"/>
    <w:rsid w:val="006B08FF"/>
    <w:rsid w:val="006B3825"/>
    <w:rsid w:val="006B46B1"/>
    <w:rsid w:val="006B4AEB"/>
    <w:rsid w:val="006C1ED8"/>
    <w:rsid w:val="006C21C5"/>
    <w:rsid w:val="006C279A"/>
    <w:rsid w:val="006C4D2E"/>
    <w:rsid w:val="006C7F5D"/>
    <w:rsid w:val="006D2079"/>
    <w:rsid w:val="006D6FDF"/>
    <w:rsid w:val="006D77AF"/>
    <w:rsid w:val="006D78ED"/>
    <w:rsid w:val="006E36F3"/>
    <w:rsid w:val="006E6124"/>
    <w:rsid w:val="006E6D2C"/>
    <w:rsid w:val="006F0B58"/>
    <w:rsid w:val="006F0B68"/>
    <w:rsid w:val="006F248F"/>
    <w:rsid w:val="006F2830"/>
    <w:rsid w:val="006F30AA"/>
    <w:rsid w:val="006F439A"/>
    <w:rsid w:val="006F5645"/>
    <w:rsid w:val="006F6585"/>
    <w:rsid w:val="006F6AEA"/>
    <w:rsid w:val="007008D3"/>
    <w:rsid w:val="00700E49"/>
    <w:rsid w:val="00701CD1"/>
    <w:rsid w:val="0070609C"/>
    <w:rsid w:val="00710176"/>
    <w:rsid w:val="00710F73"/>
    <w:rsid w:val="00711203"/>
    <w:rsid w:val="0071123E"/>
    <w:rsid w:val="00713D2B"/>
    <w:rsid w:val="00716654"/>
    <w:rsid w:val="00716902"/>
    <w:rsid w:val="00716A41"/>
    <w:rsid w:val="00716D0D"/>
    <w:rsid w:val="00717B74"/>
    <w:rsid w:val="0072349B"/>
    <w:rsid w:val="007300AB"/>
    <w:rsid w:val="00730120"/>
    <w:rsid w:val="00730AF2"/>
    <w:rsid w:val="0073201E"/>
    <w:rsid w:val="00732DA2"/>
    <w:rsid w:val="00735DF9"/>
    <w:rsid w:val="007360C4"/>
    <w:rsid w:val="007404D0"/>
    <w:rsid w:val="007404D3"/>
    <w:rsid w:val="007441B1"/>
    <w:rsid w:val="0074484A"/>
    <w:rsid w:val="007455F0"/>
    <w:rsid w:val="00746496"/>
    <w:rsid w:val="00752A5F"/>
    <w:rsid w:val="00766931"/>
    <w:rsid w:val="00766A60"/>
    <w:rsid w:val="00780C30"/>
    <w:rsid w:val="00783F90"/>
    <w:rsid w:val="0078418C"/>
    <w:rsid w:val="00787AF7"/>
    <w:rsid w:val="00790253"/>
    <w:rsid w:val="007915B3"/>
    <w:rsid w:val="00791CC7"/>
    <w:rsid w:val="0079300D"/>
    <w:rsid w:val="007A0717"/>
    <w:rsid w:val="007A0B00"/>
    <w:rsid w:val="007A0DD9"/>
    <w:rsid w:val="007A25FA"/>
    <w:rsid w:val="007A40B5"/>
    <w:rsid w:val="007A533C"/>
    <w:rsid w:val="007A6358"/>
    <w:rsid w:val="007A71CC"/>
    <w:rsid w:val="007B064A"/>
    <w:rsid w:val="007B0E53"/>
    <w:rsid w:val="007B20BB"/>
    <w:rsid w:val="007B65ED"/>
    <w:rsid w:val="007B6F68"/>
    <w:rsid w:val="007C0E3A"/>
    <w:rsid w:val="007C0EDD"/>
    <w:rsid w:val="007C56F5"/>
    <w:rsid w:val="007D0629"/>
    <w:rsid w:val="007D4677"/>
    <w:rsid w:val="007D5227"/>
    <w:rsid w:val="007E28D9"/>
    <w:rsid w:val="007E56F2"/>
    <w:rsid w:val="007E7EB1"/>
    <w:rsid w:val="007F596F"/>
    <w:rsid w:val="008020CB"/>
    <w:rsid w:val="008056AA"/>
    <w:rsid w:val="00805787"/>
    <w:rsid w:val="00806898"/>
    <w:rsid w:val="008105DE"/>
    <w:rsid w:val="0081223D"/>
    <w:rsid w:val="00813D6C"/>
    <w:rsid w:val="00814953"/>
    <w:rsid w:val="00820DC1"/>
    <w:rsid w:val="00827B8E"/>
    <w:rsid w:val="00830A8C"/>
    <w:rsid w:val="008320BD"/>
    <w:rsid w:val="00832F6C"/>
    <w:rsid w:val="00833173"/>
    <w:rsid w:val="00833B1E"/>
    <w:rsid w:val="00835C1B"/>
    <w:rsid w:val="00844E99"/>
    <w:rsid w:val="0084766A"/>
    <w:rsid w:val="008507C7"/>
    <w:rsid w:val="00853FD3"/>
    <w:rsid w:val="008579C7"/>
    <w:rsid w:val="0086050E"/>
    <w:rsid w:val="0086260A"/>
    <w:rsid w:val="00864157"/>
    <w:rsid w:val="00864A73"/>
    <w:rsid w:val="00864D24"/>
    <w:rsid w:val="00865F53"/>
    <w:rsid w:val="00866075"/>
    <w:rsid w:val="00870678"/>
    <w:rsid w:val="00880385"/>
    <w:rsid w:val="008808F3"/>
    <w:rsid w:val="00880C04"/>
    <w:rsid w:val="00882F7C"/>
    <w:rsid w:val="00883F2E"/>
    <w:rsid w:val="008850F2"/>
    <w:rsid w:val="0089171A"/>
    <w:rsid w:val="0089315F"/>
    <w:rsid w:val="00897EAC"/>
    <w:rsid w:val="008A0B6A"/>
    <w:rsid w:val="008A2AB1"/>
    <w:rsid w:val="008A6B8F"/>
    <w:rsid w:val="008A7D3D"/>
    <w:rsid w:val="008B1339"/>
    <w:rsid w:val="008B508E"/>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492"/>
    <w:rsid w:val="008E777A"/>
    <w:rsid w:val="008F0276"/>
    <w:rsid w:val="008F03F8"/>
    <w:rsid w:val="008F1B14"/>
    <w:rsid w:val="008F1FFC"/>
    <w:rsid w:val="008F2134"/>
    <w:rsid w:val="008F4FC3"/>
    <w:rsid w:val="008F53AB"/>
    <w:rsid w:val="008F7B85"/>
    <w:rsid w:val="008F7D74"/>
    <w:rsid w:val="00900869"/>
    <w:rsid w:val="009024E0"/>
    <w:rsid w:val="00902AD5"/>
    <w:rsid w:val="009130D6"/>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50DAE"/>
    <w:rsid w:val="00951D48"/>
    <w:rsid w:val="00952009"/>
    <w:rsid w:val="00954F33"/>
    <w:rsid w:val="009576A8"/>
    <w:rsid w:val="009576AA"/>
    <w:rsid w:val="00960A0C"/>
    <w:rsid w:val="00960FEA"/>
    <w:rsid w:val="00962063"/>
    <w:rsid w:val="00963E2F"/>
    <w:rsid w:val="00964438"/>
    <w:rsid w:val="0096654A"/>
    <w:rsid w:val="00967BA7"/>
    <w:rsid w:val="009721A5"/>
    <w:rsid w:val="00972960"/>
    <w:rsid w:val="00981350"/>
    <w:rsid w:val="00981ACA"/>
    <w:rsid w:val="00983CED"/>
    <w:rsid w:val="009874F7"/>
    <w:rsid w:val="009904C7"/>
    <w:rsid w:val="00991171"/>
    <w:rsid w:val="00991410"/>
    <w:rsid w:val="009933BE"/>
    <w:rsid w:val="0099457B"/>
    <w:rsid w:val="00995D87"/>
    <w:rsid w:val="00996A61"/>
    <w:rsid w:val="00997A90"/>
    <w:rsid w:val="009A0479"/>
    <w:rsid w:val="009A4C7B"/>
    <w:rsid w:val="009A4D00"/>
    <w:rsid w:val="009B0B12"/>
    <w:rsid w:val="009B6CCC"/>
    <w:rsid w:val="009C09F8"/>
    <w:rsid w:val="009C226F"/>
    <w:rsid w:val="009C2CBE"/>
    <w:rsid w:val="009C46BC"/>
    <w:rsid w:val="009C52BD"/>
    <w:rsid w:val="009C725D"/>
    <w:rsid w:val="009D0445"/>
    <w:rsid w:val="009D2F39"/>
    <w:rsid w:val="009D38DE"/>
    <w:rsid w:val="009D6B09"/>
    <w:rsid w:val="009E07E9"/>
    <w:rsid w:val="009E0A45"/>
    <w:rsid w:val="009E12DE"/>
    <w:rsid w:val="009E1307"/>
    <w:rsid w:val="009F0C3B"/>
    <w:rsid w:val="009F18CB"/>
    <w:rsid w:val="009F4004"/>
    <w:rsid w:val="009F6AFD"/>
    <w:rsid w:val="00A01D6C"/>
    <w:rsid w:val="00A01DDC"/>
    <w:rsid w:val="00A042C3"/>
    <w:rsid w:val="00A05B7E"/>
    <w:rsid w:val="00A1094E"/>
    <w:rsid w:val="00A10D3B"/>
    <w:rsid w:val="00A119AB"/>
    <w:rsid w:val="00A121FA"/>
    <w:rsid w:val="00A12A69"/>
    <w:rsid w:val="00A1331E"/>
    <w:rsid w:val="00A13D72"/>
    <w:rsid w:val="00A142BB"/>
    <w:rsid w:val="00A14FC8"/>
    <w:rsid w:val="00A15116"/>
    <w:rsid w:val="00A16367"/>
    <w:rsid w:val="00A216C1"/>
    <w:rsid w:val="00A21F38"/>
    <w:rsid w:val="00A22DB4"/>
    <w:rsid w:val="00A26A2F"/>
    <w:rsid w:val="00A31A43"/>
    <w:rsid w:val="00A358C3"/>
    <w:rsid w:val="00A4198F"/>
    <w:rsid w:val="00A42F5F"/>
    <w:rsid w:val="00A44106"/>
    <w:rsid w:val="00A45741"/>
    <w:rsid w:val="00A479A4"/>
    <w:rsid w:val="00A51D67"/>
    <w:rsid w:val="00A53A1E"/>
    <w:rsid w:val="00A55AFC"/>
    <w:rsid w:val="00A57C02"/>
    <w:rsid w:val="00A57C47"/>
    <w:rsid w:val="00A617A8"/>
    <w:rsid w:val="00A64989"/>
    <w:rsid w:val="00A65ADD"/>
    <w:rsid w:val="00A667E8"/>
    <w:rsid w:val="00A70766"/>
    <w:rsid w:val="00A748DB"/>
    <w:rsid w:val="00A77013"/>
    <w:rsid w:val="00A82029"/>
    <w:rsid w:val="00A84434"/>
    <w:rsid w:val="00A85033"/>
    <w:rsid w:val="00A86487"/>
    <w:rsid w:val="00A86591"/>
    <w:rsid w:val="00A94797"/>
    <w:rsid w:val="00A94BD7"/>
    <w:rsid w:val="00A94C10"/>
    <w:rsid w:val="00AA1D88"/>
    <w:rsid w:val="00AA2AB1"/>
    <w:rsid w:val="00AA3314"/>
    <w:rsid w:val="00AA6272"/>
    <w:rsid w:val="00AA6341"/>
    <w:rsid w:val="00AA69F1"/>
    <w:rsid w:val="00AB53E8"/>
    <w:rsid w:val="00AB719F"/>
    <w:rsid w:val="00AC06DA"/>
    <w:rsid w:val="00AC3753"/>
    <w:rsid w:val="00AC5E50"/>
    <w:rsid w:val="00AD1355"/>
    <w:rsid w:val="00AD3D6F"/>
    <w:rsid w:val="00AD496B"/>
    <w:rsid w:val="00AD5B00"/>
    <w:rsid w:val="00AE1464"/>
    <w:rsid w:val="00AE25E1"/>
    <w:rsid w:val="00AE34C8"/>
    <w:rsid w:val="00AE416B"/>
    <w:rsid w:val="00AE42CC"/>
    <w:rsid w:val="00AF00E0"/>
    <w:rsid w:val="00AF2F5E"/>
    <w:rsid w:val="00AF42F9"/>
    <w:rsid w:val="00AF66B8"/>
    <w:rsid w:val="00AF7BA7"/>
    <w:rsid w:val="00B01EAD"/>
    <w:rsid w:val="00B06408"/>
    <w:rsid w:val="00B10761"/>
    <w:rsid w:val="00B11B5F"/>
    <w:rsid w:val="00B11EDD"/>
    <w:rsid w:val="00B13158"/>
    <w:rsid w:val="00B152F4"/>
    <w:rsid w:val="00B16E4A"/>
    <w:rsid w:val="00B21FBF"/>
    <w:rsid w:val="00B24803"/>
    <w:rsid w:val="00B2781B"/>
    <w:rsid w:val="00B27EC9"/>
    <w:rsid w:val="00B31391"/>
    <w:rsid w:val="00B31B93"/>
    <w:rsid w:val="00B32151"/>
    <w:rsid w:val="00B32628"/>
    <w:rsid w:val="00B36DD2"/>
    <w:rsid w:val="00B4133B"/>
    <w:rsid w:val="00B4788A"/>
    <w:rsid w:val="00B47E6C"/>
    <w:rsid w:val="00B500D9"/>
    <w:rsid w:val="00B52D2B"/>
    <w:rsid w:val="00B5391C"/>
    <w:rsid w:val="00B53B64"/>
    <w:rsid w:val="00B60094"/>
    <w:rsid w:val="00B60333"/>
    <w:rsid w:val="00B60C44"/>
    <w:rsid w:val="00B62BC1"/>
    <w:rsid w:val="00B62E61"/>
    <w:rsid w:val="00B63865"/>
    <w:rsid w:val="00B65512"/>
    <w:rsid w:val="00B65C5F"/>
    <w:rsid w:val="00B66959"/>
    <w:rsid w:val="00B7380E"/>
    <w:rsid w:val="00B75C9B"/>
    <w:rsid w:val="00B7743A"/>
    <w:rsid w:val="00B77544"/>
    <w:rsid w:val="00B77B4F"/>
    <w:rsid w:val="00B80B9C"/>
    <w:rsid w:val="00B81AE9"/>
    <w:rsid w:val="00B81EE2"/>
    <w:rsid w:val="00B82E00"/>
    <w:rsid w:val="00B86C0A"/>
    <w:rsid w:val="00B86E25"/>
    <w:rsid w:val="00B9110D"/>
    <w:rsid w:val="00B913BA"/>
    <w:rsid w:val="00B97BD1"/>
    <w:rsid w:val="00BA1242"/>
    <w:rsid w:val="00BA20E6"/>
    <w:rsid w:val="00BA5357"/>
    <w:rsid w:val="00BB1BDC"/>
    <w:rsid w:val="00BB3E9F"/>
    <w:rsid w:val="00BB5EF6"/>
    <w:rsid w:val="00BB6CBF"/>
    <w:rsid w:val="00BC2DFE"/>
    <w:rsid w:val="00BC7746"/>
    <w:rsid w:val="00BD5169"/>
    <w:rsid w:val="00BD5925"/>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D95"/>
    <w:rsid w:val="00C366D7"/>
    <w:rsid w:val="00C366E0"/>
    <w:rsid w:val="00C3739C"/>
    <w:rsid w:val="00C37880"/>
    <w:rsid w:val="00C37DE6"/>
    <w:rsid w:val="00C4179A"/>
    <w:rsid w:val="00C5201B"/>
    <w:rsid w:val="00C53D51"/>
    <w:rsid w:val="00C552FD"/>
    <w:rsid w:val="00C570A4"/>
    <w:rsid w:val="00C5747D"/>
    <w:rsid w:val="00C6268E"/>
    <w:rsid w:val="00C65CD7"/>
    <w:rsid w:val="00C66F06"/>
    <w:rsid w:val="00C70DC7"/>
    <w:rsid w:val="00C71038"/>
    <w:rsid w:val="00C74C44"/>
    <w:rsid w:val="00C80087"/>
    <w:rsid w:val="00C80CC2"/>
    <w:rsid w:val="00C80D1E"/>
    <w:rsid w:val="00C817ED"/>
    <w:rsid w:val="00C83E42"/>
    <w:rsid w:val="00C8750E"/>
    <w:rsid w:val="00C905F0"/>
    <w:rsid w:val="00C9225A"/>
    <w:rsid w:val="00C957B7"/>
    <w:rsid w:val="00C96013"/>
    <w:rsid w:val="00C9607B"/>
    <w:rsid w:val="00C97C11"/>
    <w:rsid w:val="00CA0CEC"/>
    <w:rsid w:val="00CA5242"/>
    <w:rsid w:val="00CA54E3"/>
    <w:rsid w:val="00CA64CF"/>
    <w:rsid w:val="00CA70B3"/>
    <w:rsid w:val="00CB06FB"/>
    <w:rsid w:val="00CB6610"/>
    <w:rsid w:val="00CB73B7"/>
    <w:rsid w:val="00CC15B8"/>
    <w:rsid w:val="00CC47EF"/>
    <w:rsid w:val="00CC4BD0"/>
    <w:rsid w:val="00CC4F51"/>
    <w:rsid w:val="00CC6725"/>
    <w:rsid w:val="00CD45C0"/>
    <w:rsid w:val="00CD5128"/>
    <w:rsid w:val="00CD5941"/>
    <w:rsid w:val="00CD63D4"/>
    <w:rsid w:val="00CD7E1C"/>
    <w:rsid w:val="00CE04F4"/>
    <w:rsid w:val="00CE0D76"/>
    <w:rsid w:val="00CE21BE"/>
    <w:rsid w:val="00CE3B3B"/>
    <w:rsid w:val="00CE48AD"/>
    <w:rsid w:val="00CE4B39"/>
    <w:rsid w:val="00CE4DE9"/>
    <w:rsid w:val="00CE5C9F"/>
    <w:rsid w:val="00CE64EE"/>
    <w:rsid w:val="00CF0942"/>
    <w:rsid w:val="00CF1409"/>
    <w:rsid w:val="00CF359F"/>
    <w:rsid w:val="00CF560B"/>
    <w:rsid w:val="00CF6586"/>
    <w:rsid w:val="00D027F6"/>
    <w:rsid w:val="00D0305C"/>
    <w:rsid w:val="00D066EE"/>
    <w:rsid w:val="00D06B75"/>
    <w:rsid w:val="00D077DD"/>
    <w:rsid w:val="00D07AA5"/>
    <w:rsid w:val="00D11ED9"/>
    <w:rsid w:val="00D1257D"/>
    <w:rsid w:val="00D12ABF"/>
    <w:rsid w:val="00D15064"/>
    <w:rsid w:val="00D21C14"/>
    <w:rsid w:val="00D22016"/>
    <w:rsid w:val="00D22D98"/>
    <w:rsid w:val="00D24F50"/>
    <w:rsid w:val="00D27C51"/>
    <w:rsid w:val="00D32D3E"/>
    <w:rsid w:val="00D347E5"/>
    <w:rsid w:val="00D3781A"/>
    <w:rsid w:val="00D409FC"/>
    <w:rsid w:val="00D40AEA"/>
    <w:rsid w:val="00D42826"/>
    <w:rsid w:val="00D45114"/>
    <w:rsid w:val="00D4533F"/>
    <w:rsid w:val="00D45912"/>
    <w:rsid w:val="00D50869"/>
    <w:rsid w:val="00D5335E"/>
    <w:rsid w:val="00D5372A"/>
    <w:rsid w:val="00D53D2F"/>
    <w:rsid w:val="00D63D46"/>
    <w:rsid w:val="00D63E0B"/>
    <w:rsid w:val="00D659B1"/>
    <w:rsid w:val="00D6644D"/>
    <w:rsid w:val="00D6698F"/>
    <w:rsid w:val="00D66D7D"/>
    <w:rsid w:val="00D7414B"/>
    <w:rsid w:val="00D77ECB"/>
    <w:rsid w:val="00D80F12"/>
    <w:rsid w:val="00D85221"/>
    <w:rsid w:val="00D86503"/>
    <w:rsid w:val="00D86722"/>
    <w:rsid w:val="00D86C62"/>
    <w:rsid w:val="00D9005E"/>
    <w:rsid w:val="00D91914"/>
    <w:rsid w:val="00D9594E"/>
    <w:rsid w:val="00D95AEA"/>
    <w:rsid w:val="00DA0787"/>
    <w:rsid w:val="00DA2CA2"/>
    <w:rsid w:val="00DA2F58"/>
    <w:rsid w:val="00DA39E3"/>
    <w:rsid w:val="00DB0333"/>
    <w:rsid w:val="00DB0DBA"/>
    <w:rsid w:val="00DB1A20"/>
    <w:rsid w:val="00DB23C8"/>
    <w:rsid w:val="00DB2832"/>
    <w:rsid w:val="00DB4737"/>
    <w:rsid w:val="00DB59C4"/>
    <w:rsid w:val="00DB683C"/>
    <w:rsid w:val="00DD19BD"/>
    <w:rsid w:val="00DD3E11"/>
    <w:rsid w:val="00DD42F2"/>
    <w:rsid w:val="00DD44B7"/>
    <w:rsid w:val="00DD49B1"/>
    <w:rsid w:val="00DE263A"/>
    <w:rsid w:val="00DE3066"/>
    <w:rsid w:val="00DE354D"/>
    <w:rsid w:val="00DE399E"/>
    <w:rsid w:val="00DE4558"/>
    <w:rsid w:val="00DE7AF6"/>
    <w:rsid w:val="00DF42DF"/>
    <w:rsid w:val="00E02F6B"/>
    <w:rsid w:val="00E06755"/>
    <w:rsid w:val="00E12A9E"/>
    <w:rsid w:val="00E12D9F"/>
    <w:rsid w:val="00E14E63"/>
    <w:rsid w:val="00E156E8"/>
    <w:rsid w:val="00E15778"/>
    <w:rsid w:val="00E16666"/>
    <w:rsid w:val="00E21D35"/>
    <w:rsid w:val="00E2206C"/>
    <w:rsid w:val="00E2692C"/>
    <w:rsid w:val="00E27B61"/>
    <w:rsid w:val="00E27D4E"/>
    <w:rsid w:val="00E27EF3"/>
    <w:rsid w:val="00E30AC3"/>
    <w:rsid w:val="00E351D2"/>
    <w:rsid w:val="00E35B11"/>
    <w:rsid w:val="00E36A19"/>
    <w:rsid w:val="00E36C33"/>
    <w:rsid w:val="00E40BC4"/>
    <w:rsid w:val="00E42E7F"/>
    <w:rsid w:val="00E54B09"/>
    <w:rsid w:val="00E5571B"/>
    <w:rsid w:val="00E621F0"/>
    <w:rsid w:val="00E656EF"/>
    <w:rsid w:val="00E675AE"/>
    <w:rsid w:val="00E70709"/>
    <w:rsid w:val="00E70962"/>
    <w:rsid w:val="00E7132E"/>
    <w:rsid w:val="00E72902"/>
    <w:rsid w:val="00E7327B"/>
    <w:rsid w:val="00E76523"/>
    <w:rsid w:val="00E76BDB"/>
    <w:rsid w:val="00E7782E"/>
    <w:rsid w:val="00E77EB3"/>
    <w:rsid w:val="00E83736"/>
    <w:rsid w:val="00E842F2"/>
    <w:rsid w:val="00E9223C"/>
    <w:rsid w:val="00E93D46"/>
    <w:rsid w:val="00E93FB7"/>
    <w:rsid w:val="00E97E16"/>
    <w:rsid w:val="00EA04B8"/>
    <w:rsid w:val="00EA0FCE"/>
    <w:rsid w:val="00EA1115"/>
    <w:rsid w:val="00EA4942"/>
    <w:rsid w:val="00EB01DD"/>
    <w:rsid w:val="00EB08AB"/>
    <w:rsid w:val="00EB527F"/>
    <w:rsid w:val="00EB5460"/>
    <w:rsid w:val="00EB558A"/>
    <w:rsid w:val="00EB5F4F"/>
    <w:rsid w:val="00EC1495"/>
    <w:rsid w:val="00EC39E0"/>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F044A8"/>
    <w:rsid w:val="00F108E9"/>
    <w:rsid w:val="00F10C87"/>
    <w:rsid w:val="00F1100A"/>
    <w:rsid w:val="00F115C3"/>
    <w:rsid w:val="00F129FE"/>
    <w:rsid w:val="00F133DA"/>
    <w:rsid w:val="00F14410"/>
    <w:rsid w:val="00F15A00"/>
    <w:rsid w:val="00F17FE6"/>
    <w:rsid w:val="00F22ECA"/>
    <w:rsid w:val="00F237CA"/>
    <w:rsid w:val="00F32B26"/>
    <w:rsid w:val="00F334B5"/>
    <w:rsid w:val="00F33E4F"/>
    <w:rsid w:val="00F34A9C"/>
    <w:rsid w:val="00F408FF"/>
    <w:rsid w:val="00F41847"/>
    <w:rsid w:val="00F41902"/>
    <w:rsid w:val="00F42CE4"/>
    <w:rsid w:val="00F450E2"/>
    <w:rsid w:val="00F45751"/>
    <w:rsid w:val="00F52D76"/>
    <w:rsid w:val="00F531E4"/>
    <w:rsid w:val="00F53234"/>
    <w:rsid w:val="00F57F28"/>
    <w:rsid w:val="00F60F0A"/>
    <w:rsid w:val="00F67929"/>
    <w:rsid w:val="00F70570"/>
    <w:rsid w:val="00F7489A"/>
    <w:rsid w:val="00F74BC6"/>
    <w:rsid w:val="00F74DB0"/>
    <w:rsid w:val="00F75059"/>
    <w:rsid w:val="00F7732C"/>
    <w:rsid w:val="00F778F3"/>
    <w:rsid w:val="00F83F55"/>
    <w:rsid w:val="00F90B61"/>
    <w:rsid w:val="00F91825"/>
    <w:rsid w:val="00F935E0"/>
    <w:rsid w:val="00F94DFA"/>
    <w:rsid w:val="00F96F2F"/>
    <w:rsid w:val="00FA0F54"/>
    <w:rsid w:val="00FA192B"/>
    <w:rsid w:val="00FA29B4"/>
    <w:rsid w:val="00FA3035"/>
    <w:rsid w:val="00FA328F"/>
    <w:rsid w:val="00FB198A"/>
    <w:rsid w:val="00FB1EA5"/>
    <w:rsid w:val="00FB58CD"/>
    <w:rsid w:val="00FB5E56"/>
    <w:rsid w:val="00FC24DC"/>
    <w:rsid w:val="00FC2775"/>
    <w:rsid w:val="00FC44DF"/>
    <w:rsid w:val="00FC4A5A"/>
    <w:rsid w:val="00FD1C58"/>
    <w:rsid w:val="00FD38D7"/>
    <w:rsid w:val="00FD4A04"/>
    <w:rsid w:val="00FD5806"/>
    <w:rsid w:val="00FD622E"/>
    <w:rsid w:val="00FD7792"/>
    <w:rsid w:val="00FE0BF7"/>
    <w:rsid w:val="00FE0D64"/>
    <w:rsid w:val="00FE1EA1"/>
    <w:rsid w:val="00FE2DE9"/>
    <w:rsid w:val="00FE3054"/>
    <w:rsid w:val="00FE35EF"/>
    <w:rsid w:val="00FE36EE"/>
    <w:rsid w:val="00FE5B59"/>
    <w:rsid w:val="00FE5EB7"/>
    <w:rsid w:val="00FE7904"/>
    <w:rsid w:val="00FE7E6E"/>
    <w:rsid w:val="00FF03BE"/>
    <w:rsid w:val="00FF1A9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655B35"/>
    <w:pPr>
      <w:pageBreakBefore/>
      <w:jc w:val="center"/>
    </w:pPr>
    <w:rPr>
      <w:b/>
      <w:bCs/>
      <w:color w:val="0070C0"/>
      <w:sz w:val="36"/>
      <w:szCs w:val="36"/>
    </w:rPr>
  </w:style>
  <w:style w:type="character" w:customStyle="1" w:styleId="NaslovobrazcaZnak">
    <w:name w:val="Naslov obrazca Znak"/>
    <w:basedOn w:val="BrezrazmikovZnak"/>
    <w:link w:val="Naslovobrazca"/>
    <w:rsid w:val="00655B35"/>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poglavje">
    <w:name w:val="Pog_poglavje"/>
    <w:basedOn w:val="Odstavekseznama"/>
    <w:qFormat/>
    <w:rsid w:val="00314E31"/>
    <w:pPr>
      <w:keepNext/>
      <w:numPr>
        <w:numId w:val="66"/>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9F4004"/>
    <w:pPr>
      <w:numPr>
        <w:numId w:val="80"/>
      </w:numPr>
    </w:pPr>
    <w:rPr>
      <w:sz w:val="20"/>
      <w:szCs w:val="20"/>
    </w:rPr>
  </w:style>
  <w:style w:type="paragraph" w:customStyle="1" w:styleId="Poglen">
    <w:name w:val="Pog_člen"/>
    <w:basedOn w:val="Navaden"/>
    <w:qFormat/>
    <w:rsid w:val="00041CBB"/>
    <w:pPr>
      <w:keepNext/>
      <w:numPr>
        <w:numId w:val="21"/>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041CBB"/>
    <w:pPr>
      <w:numPr>
        <w:ilvl w:val="1"/>
        <w:numId w:val="70"/>
      </w:numPr>
      <w:ind w:left="714" w:hanging="357"/>
    </w:pPr>
  </w:style>
  <w:style w:type="paragraph" w:customStyle="1" w:styleId="pOGODBAPOGLAVJE">
    <w:name w:val="pOGODBA_POGLAVJE"/>
    <w:basedOn w:val="Navaden"/>
    <w:qFormat/>
    <w:rsid w:val="007C56F5"/>
    <w:pPr>
      <w:spacing w:after="0" w:line="240" w:lineRule="auto"/>
      <w:ind w:left="720" w:hanging="360"/>
    </w:pPr>
    <w:rPr>
      <w:rFonts w:cs="Arial"/>
      <w:b/>
      <w:sz w:val="20"/>
      <w:szCs w:val="20"/>
    </w:rPr>
  </w:style>
  <w:style w:type="paragraph" w:customStyle="1" w:styleId="lenpogodba">
    <w:name w:val="Člen_pogodba"/>
    <w:basedOn w:val="Navaden"/>
    <w:link w:val="lenpogodbaZnak"/>
    <w:rsid w:val="003914F0"/>
    <w:pPr>
      <w:keepNext/>
      <w:numPr>
        <w:numId w:val="87"/>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3914F0"/>
    <w:rPr>
      <w:rFonts w:cs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17383659">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9A50D600444DF1A82F1C337B5E0037"/>
        <w:category>
          <w:name w:val="Splošno"/>
          <w:gallery w:val="placeholder"/>
        </w:category>
        <w:types>
          <w:type w:val="bbPlcHdr"/>
        </w:types>
        <w:behaviors>
          <w:behavior w:val="content"/>
        </w:behaviors>
        <w:guid w:val="{B5C887DF-A061-4DA3-96DF-36F554FFB15A}"/>
      </w:docPartPr>
      <w:docPartBody>
        <w:p w:rsidR="002252E4" w:rsidRDefault="00000F1D" w:rsidP="00000F1D">
          <w:pPr>
            <w:pStyle w:val="BB9A50D600444DF1A82F1C337B5E0037"/>
          </w:pPr>
          <w:r w:rsidRPr="00CC4F51">
            <w:rPr>
              <w:color w:val="808080" w:themeColor="background1" w:themeShade="80"/>
            </w:rPr>
            <w:t>Vpišite naziv</w:t>
          </w:r>
        </w:p>
      </w:docPartBody>
    </w:docPart>
    <w:docPart>
      <w:docPartPr>
        <w:name w:val="32BBFD065782403F85CBA77D719293D0"/>
        <w:category>
          <w:name w:val="Splošno"/>
          <w:gallery w:val="placeholder"/>
        </w:category>
        <w:types>
          <w:type w:val="bbPlcHdr"/>
        </w:types>
        <w:behaviors>
          <w:behavior w:val="content"/>
        </w:behaviors>
        <w:guid w:val="{F5A40A9B-9792-429E-A255-D848785DAC3D}"/>
      </w:docPartPr>
      <w:docPartBody>
        <w:p w:rsidR="002252E4" w:rsidRDefault="00000F1D" w:rsidP="00000F1D">
          <w:pPr>
            <w:pStyle w:val="32BBFD065782403F85CBA77D719293D0"/>
          </w:pPr>
          <w:r>
            <w:rPr>
              <w:rStyle w:val="Besedilooznabemesta"/>
            </w:rPr>
            <w:t>Vpišite podatek</w:t>
          </w:r>
        </w:p>
      </w:docPartBody>
    </w:docPart>
    <w:docPart>
      <w:docPartPr>
        <w:name w:val="4F075DEA84704A31B857FDACF434C20B"/>
        <w:category>
          <w:name w:val="Splošno"/>
          <w:gallery w:val="placeholder"/>
        </w:category>
        <w:types>
          <w:type w:val="bbPlcHdr"/>
        </w:types>
        <w:behaviors>
          <w:behavior w:val="content"/>
        </w:behaviors>
        <w:guid w:val="{2BC66837-B7FE-4A4D-A989-BCA8D928D53A}"/>
      </w:docPartPr>
      <w:docPartBody>
        <w:p w:rsidR="002252E4" w:rsidRDefault="00000F1D" w:rsidP="00000F1D">
          <w:pPr>
            <w:pStyle w:val="4F075DEA84704A31B857FDACF434C20B"/>
          </w:pPr>
          <w:r>
            <w:rPr>
              <w:rStyle w:val="Besedilooznabemesta"/>
            </w:rPr>
            <w:t>Vpišite podatek</w:t>
          </w:r>
        </w:p>
      </w:docPartBody>
    </w:docPart>
    <w:docPart>
      <w:docPartPr>
        <w:name w:val="A2D4C9B139E94A8BBA8641BBE5FF00A0"/>
        <w:category>
          <w:name w:val="Splošno"/>
          <w:gallery w:val="placeholder"/>
        </w:category>
        <w:types>
          <w:type w:val="bbPlcHdr"/>
        </w:types>
        <w:behaviors>
          <w:behavior w:val="content"/>
        </w:behaviors>
        <w:guid w:val="{67BD81B3-6CBB-433A-90CA-8BE6A86D23DB}"/>
      </w:docPartPr>
      <w:docPartBody>
        <w:p w:rsidR="002252E4" w:rsidRDefault="00000F1D" w:rsidP="00000F1D">
          <w:pPr>
            <w:pStyle w:val="A2D4C9B139E94A8BBA8641BBE5FF00A0"/>
          </w:pPr>
          <w:r>
            <w:rPr>
              <w:rStyle w:val="Besedilooznabemesta"/>
            </w:rPr>
            <w:t>Vpišite podatek</w:t>
          </w:r>
        </w:p>
      </w:docPartBody>
    </w:docPart>
    <w:docPart>
      <w:docPartPr>
        <w:name w:val="71308CB04E634B4E8FC84E625AB69602"/>
        <w:category>
          <w:name w:val="Splošno"/>
          <w:gallery w:val="placeholder"/>
        </w:category>
        <w:types>
          <w:type w:val="bbPlcHdr"/>
        </w:types>
        <w:behaviors>
          <w:behavior w:val="content"/>
        </w:behaviors>
        <w:guid w:val="{4FE365F0-5B94-4D73-8C96-7496E875BCC6}"/>
      </w:docPartPr>
      <w:docPartBody>
        <w:p w:rsidR="002252E4" w:rsidRDefault="00000F1D" w:rsidP="00000F1D">
          <w:pPr>
            <w:pStyle w:val="71308CB04E634B4E8FC84E625AB69602"/>
          </w:pPr>
          <w:r>
            <w:rPr>
              <w:rStyle w:val="Besedilooznabemesta"/>
            </w:rPr>
            <w:t>Vpišite podatek</w:t>
          </w:r>
        </w:p>
      </w:docPartBody>
    </w:docPart>
    <w:docPart>
      <w:docPartPr>
        <w:name w:val="852DA5B421B34CBFBFB2DCD2F129EDC7"/>
        <w:category>
          <w:name w:val="Splošno"/>
          <w:gallery w:val="placeholder"/>
        </w:category>
        <w:types>
          <w:type w:val="bbPlcHdr"/>
        </w:types>
        <w:behaviors>
          <w:behavior w:val="content"/>
        </w:behaviors>
        <w:guid w:val="{5C343940-5F31-42DA-A779-FE562F768E46}"/>
      </w:docPartPr>
      <w:docPartBody>
        <w:p w:rsidR="002252E4" w:rsidRDefault="00000F1D" w:rsidP="00000F1D">
          <w:pPr>
            <w:pStyle w:val="852DA5B421B34CBFBFB2DCD2F129EDC7"/>
          </w:pPr>
          <w:r>
            <w:rPr>
              <w:rStyle w:val="Besedilooznabemesta"/>
            </w:rPr>
            <w:t>Vpišite podatek</w:t>
          </w:r>
        </w:p>
      </w:docPartBody>
    </w:docPart>
    <w:docPart>
      <w:docPartPr>
        <w:name w:val="B05318986FFE4CB083843EE941C5EBB7"/>
        <w:category>
          <w:name w:val="Splošno"/>
          <w:gallery w:val="placeholder"/>
        </w:category>
        <w:types>
          <w:type w:val="bbPlcHdr"/>
        </w:types>
        <w:behaviors>
          <w:behavior w:val="content"/>
        </w:behaviors>
        <w:guid w:val="{A0400C2A-90C5-450C-A3BB-855E06902C8C}"/>
      </w:docPartPr>
      <w:docPartBody>
        <w:p w:rsidR="002252E4" w:rsidRDefault="00000F1D" w:rsidP="00000F1D">
          <w:pPr>
            <w:pStyle w:val="B05318986FFE4CB083843EE941C5EBB7"/>
          </w:pPr>
          <w:r>
            <w:rPr>
              <w:rStyle w:val="Besedilooznabemesta"/>
            </w:rPr>
            <w:t>Vpišite ime in priimek</w:t>
          </w:r>
        </w:p>
      </w:docPartBody>
    </w:docPart>
    <w:docPart>
      <w:docPartPr>
        <w:name w:val="C5D70BB75C814103B98E9F7F283947FB"/>
        <w:category>
          <w:name w:val="Splošno"/>
          <w:gallery w:val="placeholder"/>
        </w:category>
        <w:types>
          <w:type w:val="bbPlcHdr"/>
        </w:types>
        <w:behaviors>
          <w:behavior w:val="content"/>
        </w:behaviors>
        <w:guid w:val="{F7638C0A-1941-4F7B-9F38-B336493CC1C4}"/>
      </w:docPartPr>
      <w:docPartBody>
        <w:p w:rsidR="002252E4" w:rsidRDefault="00000F1D" w:rsidP="00000F1D">
          <w:pPr>
            <w:pStyle w:val="C5D70BB75C814103B98E9F7F283947FB"/>
          </w:pPr>
          <w:r>
            <w:rPr>
              <w:rStyle w:val="Besedilooznabemesta"/>
            </w:rPr>
            <w:t>Vpišite ime in priimek</w:t>
          </w:r>
        </w:p>
      </w:docPartBody>
    </w:docPart>
    <w:docPart>
      <w:docPartPr>
        <w:name w:val="7343238DBF2F4ECFA93EA4B8A8850AE5"/>
        <w:category>
          <w:name w:val="Splošno"/>
          <w:gallery w:val="placeholder"/>
        </w:category>
        <w:types>
          <w:type w:val="bbPlcHdr"/>
        </w:types>
        <w:behaviors>
          <w:behavior w:val="content"/>
        </w:behaviors>
        <w:guid w:val="{5EF04A7C-3F0D-49C9-8581-144661FE6BE4}"/>
      </w:docPartPr>
      <w:docPartBody>
        <w:p w:rsidR="002252E4" w:rsidRDefault="00000F1D" w:rsidP="00000F1D">
          <w:pPr>
            <w:pStyle w:val="7343238DBF2F4ECFA93EA4B8A8850AE5"/>
          </w:pPr>
          <w:r>
            <w:rPr>
              <w:rStyle w:val="Besedilooznabemesta"/>
            </w:rPr>
            <w:t>Vpišite ime in priimek</w:t>
          </w:r>
        </w:p>
      </w:docPartBody>
    </w:docPart>
    <w:docPart>
      <w:docPartPr>
        <w:name w:val="677EBCDBD8FD48CC9E3E31C7B5A58175"/>
        <w:category>
          <w:name w:val="Splošno"/>
          <w:gallery w:val="placeholder"/>
        </w:category>
        <w:types>
          <w:type w:val="bbPlcHdr"/>
        </w:types>
        <w:behaviors>
          <w:behavior w:val="content"/>
        </w:behaviors>
        <w:guid w:val="{64AF34B2-D31C-4A46-81BC-B12556EF381E}"/>
      </w:docPartPr>
      <w:docPartBody>
        <w:p w:rsidR="002252E4" w:rsidRDefault="00000F1D" w:rsidP="00000F1D">
          <w:pPr>
            <w:pStyle w:val="677EBCDBD8FD48CC9E3E31C7B5A58175"/>
          </w:pPr>
          <w:r>
            <w:rPr>
              <w:rStyle w:val="Besedilooznabemesta"/>
            </w:rPr>
            <w:t>Vpišite ime in priimek</w:t>
          </w:r>
        </w:p>
      </w:docPartBody>
    </w:docPart>
    <w:docPart>
      <w:docPartPr>
        <w:name w:val="A7837BA9F474493780AD94AB5EB3348F"/>
        <w:category>
          <w:name w:val="Splošno"/>
          <w:gallery w:val="placeholder"/>
        </w:category>
        <w:types>
          <w:type w:val="bbPlcHdr"/>
        </w:types>
        <w:behaviors>
          <w:behavior w:val="content"/>
        </w:behaviors>
        <w:guid w:val="{970322C6-3DF4-49FE-A890-1EEAC815649B}"/>
      </w:docPartPr>
      <w:docPartBody>
        <w:p w:rsidR="002252E4" w:rsidRDefault="00000F1D" w:rsidP="00000F1D">
          <w:pPr>
            <w:pStyle w:val="A7837BA9F474493780AD94AB5EB3348F"/>
          </w:pPr>
          <w:r>
            <w:rPr>
              <w:rStyle w:val="Besedilooznabemesta"/>
            </w:rPr>
            <w:t>Vpišite e-naslov in tel. št. skrbnika okvirnega sporazuma</w:t>
          </w:r>
        </w:p>
      </w:docPartBody>
    </w:docPart>
    <w:docPart>
      <w:docPartPr>
        <w:name w:val="A7EFBFCC68404CE78602CDF0DCFF72C8"/>
        <w:category>
          <w:name w:val="Splošno"/>
          <w:gallery w:val="placeholder"/>
        </w:category>
        <w:types>
          <w:type w:val="bbPlcHdr"/>
        </w:types>
        <w:behaviors>
          <w:behavior w:val="content"/>
        </w:behaviors>
        <w:guid w:val="{FE009CAA-64FD-415F-9F41-4D8E3C8332F6}"/>
      </w:docPartPr>
      <w:docPartBody>
        <w:p w:rsidR="002252E4" w:rsidRDefault="00000F1D" w:rsidP="00000F1D">
          <w:pPr>
            <w:pStyle w:val="A7EFBFCC68404CE78602CDF0DCFF72C8"/>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632C2A34D4F7470F9649767ACF959BFC"/>
        <w:category>
          <w:name w:val="Splošno"/>
          <w:gallery w:val="placeholder"/>
        </w:category>
        <w:types>
          <w:type w:val="bbPlcHdr"/>
        </w:types>
        <w:behaviors>
          <w:behavior w:val="content"/>
        </w:behaviors>
        <w:guid w:val="{49FF59F4-5CBA-4EA7-9EED-5CE6F1B8066A}"/>
      </w:docPartPr>
      <w:docPartBody>
        <w:p w:rsidR="002252E4" w:rsidRDefault="00000F1D" w:rsidP="00000F1D">
          <w:pPr>
            <w:pStyle w:val="632C2A34D4F7470F9649767ACF959BFC"/>
          </w:pPr>
          <w:r>
            <w:rPr>
              <w:rStyle w:val="Besedilooznabemesta"/>
            </w:rPr>
            <w:t>Vpišite ime kraja</w:t>
          </w:r>
        </w:p>
      </w:docPartBody>
    </w:docPart>
    <w:docPart>
      <w:docPartPr>
        <w:name w:val="2D014B71153D49F6B88BCC6FF3574B1E"/>
        <w:category>
          <w:name w:val="Splošno"/>
          <w:gallery w:val="placeholder"/>
        </w:category>
        <w:types>
          <w:type w:val="bbPlcHdr"/>
        </w:types>
        <w:behaviors>
          <w:behavior w:val="content"/>
        </w:behaviors>
        <w:guid w:val="{1A8B7D64-D7A7-4D43-943B-8DF41122507A}"/>
      </w:docPartPr>
      <w:docPartBody>
        <w:p w:rsidR="002252E4" w:rsidRDefault="00000F1D" w:rsidP="00000F1D">
          <w:pPr>
            <w:pStyle w:val="2D014B71153D49F6B88BCC6FF3574B1E"/>
          </w:pPr>
          <w:r>
            <w:rPr>
              <w:rStyle w:val="Besedilooznabemesta"/>
            </w:rPr>
            <w:t>Izberite</w:t>
          </w:r>
          <w:r w:rsidRPr="001B2352">
            <w:rPr>
              <w:rStyle w:val="Besedilooznabemesta"/>
            </w:rPr>
            <w:t xml:space="preserve"> datum</w:t>
          </w:r>
        </w:p>
      </w:docPartBody>
    </w:docPart>
    <w:docPart>
      <w:docPartPr>
        <w:name w:val="EF6624DCB25A4278A7EFC1E7B67B217B"/>
        <w:category>
          <w:name w:val="Splošno"/>
          <w:gallery w:val="placeholder"/>
        </w:category>
        <w:types>
          <w:type w:val="bbPlcHdr"/>
        </w:types>
        <w:behaviors>
          <w:behavior w:val="content"/>
        </w:behaviors>
        <w:guid w:val="{05487F22-203C-4DE3-9F34-AF15865786F8}"/>
      </w:docPartPr>
      <w:docPartBody>
        <w:p w:rsidR="002252E4" w:rsidRDefault="00000F1D" w:rsidP="00000F1D">
          <w:pPr>
            <w:pStyle w:val="EF6624DCB25A4278A7EFC1E7B67B217B"/>
          </w:pPr>
          <w:r>
            <w:rPr>
              <w:rStyle w:val="Besedilooznabemesta"/>
            </w:rPr>
            <w:t>Vpišite podatek</w:t>
          </w:r>
        </w:p>
      </w:docPartBody>
    </w:docPart>
    <w:docPart>
      <w:docPartPr>
        <w:name w:val="0145E0638F8443D1A7A95458F489B116"/>
        <w:category>
          <w:name w:val="Splošno"/>
          <w:gallery w:val="placeholder"/>
        </w:category>
        <w:types>
          <w:type w:val="bbPlcHdr"/>
        </w:types>
        <w:behaviors>
          <w:behavior w:val="content"/>
        </w:behaviors>
        <w:guid w:val="{2DBE527D-4261-43F7-A245-B73FF7571B0F}"/>
      </w:docPartPr>
      <w:docPartBody>
        <w:p w:rsidR="002252E4" w:rsidRDefault="00000F1D" w:rsidP="00000F1D">
          <w:pPr>
            <w:pStyle w:val="0145E0638F8443D1A7A95458F489B116"/>
          </w:pPr>
          <w:r>
            <w:rPr>
              <w:rStyle w:val="Besedilooznabemesta"/>
            </w:rPr>
            <w:t>Vpišite podatek</w:t>
          </w:r>
        </w:p>
      </w:docPartBody>
    </w:docPart>
    <w:docPart>
      <w:docPartPr>
        <w:name w:val="41EE990B4B6D44B7819327F7F09B8765"/>
        <w:category>
          <w:name w:val="Splošno"/>
          <w:gallery w:val="placeholder"/>
        </w:category>
        <w:types>
          <w:type w:val="bbPlcHdr"/>
        </w:types>
        <w:behaviors>
          <w:behavior w:val="content"/>
        </w:behaviors>
        <w:guid w:val="{C6D12834-DD05-4AEB-9C4A-C7EF517C25A4}"/>
      </w:docPartPr>
      <w:docPartBody>
        <w:p w:rsidR="00000000" w:rsidRDefault="00000F1D" w:rsidP="00000F1D">
          <w:pPr>
            <w:pStyle w:val="41EE990B4B6D44B7819327F7F09B87651"/>
          </w:pPr>
          <w:r>
            <w:rPr>
              <w:rStyle w:val="Besedilooznabemesta"/>
            </w:rPr>
            <w:t>Vpišite podatek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9CF"/>
    <w:rsid w:val="00000F1D"/>
    <w:rsid w:val="002252E4"/>
    <w:rsid w:val="0028640D"/>
    <w:rsid w:val="002D32FE"/>
    <w:rsid w:val="004A39CF"/>
    <w:rsid w:val="00740FC3"/>
    <w:rsid w:val="007608F2"/>
    <w:rsid w:val="007D4AA0"/>
    <w:rsid w:val="0096268A"/>
    <w:rsid w:val="00B16CEB"/>
    <w:rsid w:val="00C637ED"/>
    <w:rsid w:val="00E62F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000F1D"/>
    <w:rPr>
      <w:color w:val="808080"/>
    </w:rPr>
  </w:style>
  <w:style w:type="paragraph" w:customStyle="1" w:styleId="41EE990B4B6D44B7819327F7F09B8765">
    <w:name w:val="41EE990B4B6D44B7819327F7F09B8765"/>
    <w:rsid w:val="00000F1D"/>
  </w:style>
  <w:style w:type="paragraph" w:customStyle="1" w:styleId="BB9A50D600444DF1A82F1C337B5E0037">
    <w:name w:val="BB9A50D600444DF1A82F1C337B5E0037"/>
    <w:rsid w:val="00000F1D"/>
    <w:pPr>
      <w:spacing w:after="0" w:line="240" w:lineRule="auto"/>
      <w:jc w:val="both"/>
    </w:pPr>
    <w:rPr>
      <w:kern w:val="0"/>
      <w14:ligatures w14:val="none"/>
    </w:rPr>
  </w:style>
  <w:style w:type="paragraph" w:customStyle="1" w:styleId="32BBFD065782403F85CBA77D719293D0">
    <w:name w:val="32BBFD065782403F85CBA77D719293D0"/>
    <w:rsid w:val="00000F1D"/>
    <w:pPr>
      <w:spacing w:after="0" w:line="240" w:lineRule="auto"/>
      <w:jc w:val="both"/>
    </w:pPr>
    <w:rPr>
      <w:kern w:val="0"/>
      <w14:ligatures w14:val="none"/>
    </w:rPr>
  </w:style>
  <w:style w:type="paragraph" w:customStyle="1" w:styleId="4F075DEA84704A31B857FDACF434C20B">
    <w:name w:val="4F075DEA84704A31B857FDACF434C20B"/>
    <w:rsid w:val="00000F1D"/>
    <w:pPr>
      <w:spacing w:after="0" w:line="240" w:lineRule="auto"/>
      <w:jc w:val="both"/>
    </w:pPr>
    <w:rPr>
      <w:kern w:val="0"/>
      <w14:ligatures w14:val="none"/>
    </w:rPr>
  </w:style>
  <w:style w:type="paragraph" w:customStyle="1" w:styleId="A2D4C9B139E94A8BBA8641BBE5FF00A0">
    <w:name w:val="A2D4C9B139E94A8BBA8641BBE5FF00A0"/>
    <w:rsid w:val="00000F1D"/>
    <w:pPr>
      <w:spacing w:after="0" w:line="240" w:lineRule="auto"/>
      <w:jc w:val="both"/>
    </w:pPr>
    <w:rPr>
      <w:kern w:val="0"/>
      <w14:ligatures w14:val="none"/>
    </w:rPr>
  </w:style>
  <w:style w:type="paragraph" w:customStyle="1" w:styleId="71308CB04E634B4E8FC84E625AB69602">
    <w:name w:val="71308CB04E634B4E8FC84E625AB69602"/>
    <w:rsid w:val="00000F1D"/>
    <w:pPr>
      <w:spacing w:after="0" w:line="240" w:lineRule="auto"/>
      <w:jc w:val="both"/>
    </w:pPr>
    <w:rPr>
      <w:kern w:val="0"/>
      <w14:ligatures w14:val="none"/>
    </w:rPr>
  </w:style>
  <w:style w:type="paragraph" w:customStyle="1" w:styleId="852DA5B421B34CBFBFB2DCD2F129EDC7">
    <w:name w:val="852DA5B421B34CBFBFB2DCD2F129EDC7"/>
    <w:rsid w:val="00000F1D"/>
    <w:pPr>
      <w:spacing w:after="0" w:line="240" w:lineRule="auto"/>
      <w:jc w:val="both"/>
    </w:pPr>
    <w:rPr>
      <w:kern w:val="0"/>
      <w14:ligatures w14:val="none"/>
    </w:rPr>
  </w:style>
  <w:style w:type="paragraph" w:customStyle="1" w:styleId="B05318986FFE4CB083843EE941C5EBB7">
    <w:name w:val="B05318986FFE4CB083843EE941C5EBB7"/>
    <w:rsid w:val="00000F1D"/>
    <w:pPr>
      <w:spacing w:after="0" w:line="240" w:lineRule="auto"/>
      <w:jc w:val="both"/>
    </w:pPr>
    <w:rPr>
      <w:kern w:val="0"/>
      <w14:ligatures w14:val="none"/>
    </w:rPr>
  </w:style>
  <w:style w:type="paragraph" w:customStyle="1" w:styleId="C5D70BB75C814103B98E9F7F283947FB">
    <w:name w:val="C5D70BB75C814103B98E9F7F283947FB"/>
    <w:rsid w:val="00000F1D"/>
    <w:pPr>
      <w:spacing w:after="0" w:line="240" w:lineRule="auto"/>
      <w:jc w:val="both"/>
    </w:pPr>
    <w:rPr>
      <w:kern w:val="0"/>
      <w14:ligatures w14:val="none"/>
    </w:rPr>
  </w:style>
  <w:style w:type="paragraph" w:customStyle="1" w:styleId="7343238DBF2F4ECFA93EA4B8A8850AE5">
    <w:name w:val="7343238DBF2F4ECFA93EA4B8A8850AE5"/>
    <w:rsid w:val="00000F1D"/>
    <w:pPr>
      <w:spacing w:after="0" w:line="240" w:lineRule="auto"/>
      <w:jc w:val="both"/>
    </w:pPr>
    <w:rPr>
      <w:kern w:val="0"/>
      <w14:ligatures w14:val="none"/>
    </w:rPr>
  </w:style>
  <w:style w:type="paragraph" w:customStyle="1" w:styleId="BB9A50D600444DF1A82F1C337B5E00375">
    <w:name w:val="BB9A50D600444DF1A82F1C337B5E00375"/>
    <w:rsid w:val="002252E4"/>
    <w:pPr>
      <w:spacing w:after="0" w:line="240" w:lineRule="auto"/>
      <w:jc w:val="both"/>
    </w:pPr>
    <w:rPr>
      <w:kern w:val="0"/>
      <w14:ligatures w14:val="none"/>
    </w:rPr>
  </w:style>
  <w:style w:type="paragraph" w:customStyle="1" w:styleId="32BBFD065782403F85CBA77D719293D05">
    <w:name w:val="32BBFD065782403F85CBA77D719293D05"/>
    <w:rsid w:val="002252E4"/>
    <w:pPr>
      <w:spacing w:after="0" w:line="240" w:lineRule="auto"/>
      <w:jc w:val="both"/>
    </w:pPr>
    <w:rPr>
      <w:kern w:val="0"/>
      <w14:ligatures w14:val="none"/>
    </w:rPr>
  </w:style>
  <w:style w:type="paragraph" w:customStyle="1" w:styleId="4F075DEA84704A31B857FDACF434C20B5">
    <w:name w:val="4F075DEA84704A31B857FDACF434C20B5"/>
    <w:rsid w:val="002252E4"/>
    <w:pPr>
      <w:spacing w:after="0" w:line="240" w:lineRule="auto"/>
      <w:jc w:val="both"/>
    </w:pPr>
    <w:rPr>
      <w:kern w:val="0"/>
      <w14:ligatures w14:val="none"/>
    </w:rPr>
  </w:style>
  <w:style w:type="paragraph" w:customStyle="1" w:styleId="A2D4C9B139E94A8BBA8641BBE5FF00A05">
    <w:name w:val="A2D4C9B139E94A8BBA8641BBE5FF00A05"/>
    <w:rsid w:val="002252E4"/>
    <w:pPr>
      <w:spacing w:after="0" w:line="240" w:lineRule="auto"/>
      <w:jc w:val="both"/>
    </w:pPr>
    <w:rPr>
      <w:kern w:val="0"/>
      <w14:ligatures w14:val="none"/>
    </w:rPr>
  </w:style>
  <w:style w:type="paragraph" w:customStyle="1" w:styleId="71308CB04E634B4E8FC84E625AB696025">
    <w:name w:val="71308CB04E634B4E8FC84E625AB696025"/>
    <w:rsid w:val="002252E4"/>
    <w:pPr>
      <w:spacing w:after="0" w:line="240" w:lineRule="auto"/>
      <w:jc w:val="both"/>
    </w:pPr>
    <w:rPr>
      <w:kern w:val="0"/>
      <w14:ligatures w14:val="none"/>
    </w:rPr>
  </w:style>
  <w:style w:type="paragraph" w:customStyle="1" w:styleId="852DA5B421B34CBFBFB2DCD2F129EDC75">
    <w:name w:val="852DA5B421B34CBFBFB2DCD2F129EDC75"/>
    <w:rsid w:val="002252E4"/>
    <w:pPr>
      <w:spacing w:after="0" w:line="240" w:lineRule="auto"/>
      <w:jc w:val="both"/>
    </w:pPr>
    <w:rPr>
      <w:kern w:val="0"/>
      <w14:ligatures w14:val="none"/>
    </w:rPr>
  </w:style>
  <w:style w:type="paragraph" w:customStyle="1" w:styleId="B05318986FFE4CB083843EE941C5EBB75">
    <w:name w:val="B05318986FFE4CB083843EE941C5EBB75"/>
    <w:rsid w:val="002252E4"/>
    <w:pPr>
      <w:spacing w:after="0" w:line="240" w:lineRule="auto"/>
      <w:jc w:val="both"/>
    </w:pPr>
    <w:rPr>
      <w:kern w:val="0"/>
      <w14:ligatures w14:val="none"/>
    </w:rPr>
  </w:style>
  <w:style w:type="paragraph" w:customStyle="1" w:styleId="C5D70BB75C814103B98E9F7F283947FB5">
    <w:name w:val="C5D70BB75C814103B98E9F7F283947FB5"/>
    <w:rsid w:val="002252E4"/>
    <w:pPr>
      <w:spacing w:after="0" w:line="240" w:lineRule="auto"/>
      <w:jc w:val="both"/>
    </w:pPr>
    <w:rPr>
      <w:kern w:val="0"/>
      <w14:ligatures w14:val="none"/>
    </w:rPr>
  </w:style>
  <w:style w:type="paragraph" w:customStyle="1" w:styleId="7343238DBF2F4ECFA93EA4B8A8850AE55">
    <w:name w:val="7343238DBF2F4ECFA93EA4B8A8850AE55"/>
    <w:rsid w:val="002252E4"/>
    <w:pPr>
      <w:spacing w:after="0" w:line="240" w:lineRule="auto"/>
      <w:jc w:val="both"/>
    </w:pPr>
    <w:rPr>
      <w:kern w:val="0"/>
      <w14:ligatures w14:val="none"/>
    </w:rPr>
  </w:style>
  <w:style w:type="paragraph" w:customStyle="1" w:styleId="677EBCDBD8FD48CC9E3E31C7B5A581755">
    <w:name w:val="677EBCDBD8FD48CC9E3E31C7B5A581755"/>
    <w:rsid w:val="002252E4"/>
    <w:pPr>
      <w:spacing w:after="0" w:line="240" w:lineRule="auto"/>
      <w:jc w:val="both"/>
    </w:pPr>
    <w:rPr>
      <w:kern w:val="0"/>
      <w14:ligatures w14:val="none"/>
    </w:rPr>
  </w:style>
  <w:style w:type="paragraph" w:customStyle="1" w:styleId="A7837BA9F474493780AD94AB5EB3348F5">
    <w:name w:val="A7837BA9F474493780AD94AB5EB3348F5"/>
    <w:rsid w:val="002252E4"/>
    <w:pPr>
      <w:spacing w:after="0" w:line="240" w:lineRule="auto"/>
      <w:jc w:val="both"/>
    </w:pPr>
    <w:rPr>
      <w:kern w:val="0"/>
      <w14:ligatures w14:val="none"/>
    </w:rPr>
  </w:style>
  <w:style w:type="paragraph" w:customStyle="1" w:styleId="A7EFBFCC68404CE78602CDF0DCFF72C85">
    <w:name w:val="A7EFBFCC68404CE78602CDF0DCFF72C85"/>
    <w:rsid w:val="002252E4"/>
    <w:pPr>
      <w:spacing w:after="0" w:line="240" w:lineRule="auto"/>
      <w:jc w:val="both"/>
    </w:pPr>
    <w:rPr>
      <w:kern w:val="0"/>
      <w14:ligatures w14:val="none"/>
    </w:rPr>
  </w:style>
  <w:style w:type="paragraph" w:customStyle="1" w:styleId="EF6624DCB25A4278A7EFC1E7B67B217B5">
    <w:name w:val="EF6624DCB25A4278A7EFC1E7B67B217B5"/>
    <w:rsid w:val="002252E4"/>
    <w:pPr>
      <w:spacing w:after="0" w:line="240" w:lineRule="auto"/>
      <w:jc w:val="both"/>
    </w:pPr>
    <w:rPr>
      <w:kern w:val="0"/>
      <w14:ligatures w14:val="none"/>
    </w:rPr>
  </w:style>
  <w:style w:type="paragraph" w:customStyle="1" w:styleId="0145E0638F8443D1A7A95458F489B1165">
    <w:name w:val="0145E0638F8443D1A7A95458F489B1165"/>
    <w:rsid w:val="002252E4"/>
    <w:pPr>
      <w:spacing w:after="0" w:line="240" w:lineRule="auto"/>
      <w:jc w:val="both"/>
    </w:pPr>
    <w:rPr>
      <w:kern w:val="0"/>
      <w14:ligatures w14:val="none"/>
    </w:rPr>
  </w:style>
  <w:style w:type="paragraph" w:customStyle="1" w:styleId="632C2A34D4F7470F9649767ACF959BFC5">
    <w:name w:val="632C2A34D4F7470F9649767ACF959BFC5"/>
    <w:rsid w:val="002252E4"/>
    <w:pPr>
      <w:spacing w:after="0" w:line="240" w:lineRule="auto"/>
      <w:jc w:val="both"/>
    </w:pPr>
    <w:rPr>
      <w:kern w:val="0"/>
      <w14:ligatures w14:val="none"/>
    </w:rPr>
  </w:style>
  <w:style w:type="paragraph" w:customStyle="1" w:styleId="2D014B71153D49F6B88BCC6FF3574B1E5">
    <w:name w:val="2D014B71153D49F6B88BCC6FF3574B1E5"/>
    <w:rsid w:val="002252E4"/>
    <w:pPr>
      <w:spacing w:after="0" w:line="240" w:lineRule="auto"/>
      <w:jc w:val="both"/>
    </w:pPr>
    <w:rPr>
      <w:kern w:val="0"/>
      <w14:ligatures w14:val="none"/>
    </w:rPr>
  </w:style>
  <w:style w:type="paragraph" w:customStyle="1" w:styleId="677EBCDBD8FD48CC9E3E31C7B5A58175">
    <w:name w:val="677EBCDBD8FD48CC9E3E31C7B5A58175"/>
    <w:rsid w:val="00000F1D"/>
    <w:pPr>
      <w:spacing w:after="0" w:line="240" w:lineRule="auto"/>
      <w:jc w:val="both"/>
    </w:pPr>
    <w:rPr>
      <w:kern w:val="0"/>
      <w14:ligatures w14:val="none"/>
    </w:rPr>
  </w:style>
  <w:style w:type="paragraph" w:customStyle="1" w:styleId="A7837BA9F474493780AD94AB5EB3348F">
    <w:name w:val="A7837BA9F474493780AD94AB5EB3348F"/>
    <w:rsid w:val="00000F1D"/>
    <w:pPr>
      <w:spacing w:after="0" w:line="240" w:lineRule="auto"/>
      <w:jc w:val="both"/>
    </w:pPr>
    <w:rPr>
      <w:kern w:val="0"/>
      <w14:ligatures w14:val="none"/>
    </w:rPr>
  </w:style>
  <w:style w:type="paragraph" w:customStyle="1" w:styleId="A7EFBFCC68404CE78602CDF0DCFF72C8">
    <w:name w:val="A7EFBFCC68404CE78602CDF0DCFF72C8"/>
    <w:rsid w:val="00000F1D"/>
    <w:pPr>
      <w:spacing w:after="0" w:line="240" w:lineRule="auto"/>
      <w:jc w:val="both"/>
    </w:pPr>
    <w:rPr>
      <w:kern w:val="0"/>
      <w14:ligatures w14:val="none"/>
    </w:rPr>
  </w:style>
  <w:style w:type="paragraph" w:customStyle="1" w:styleId="EF6624DCB25A4278A7EFC1E7B67B217B">
    <w:name w:val="EF6624DCB25A4278A7EFC1E7B67B217B"/>
    <w:rsid w:val="00000F1D"/>
    <w:pPr>
      <w:spacing w:after="0" w:line="240" w:lineRule="auto"/>
      <w:jc w:val="both"/>
    </w:pPr>
    <w:rPr>
      <w:kern w:val="0"/>
      <w14:ligatures w14:val="none"/>
    </w:rPr>
  </w:style>
  <w:style w:type="paragraph" w:customStyle="1" w:styleId="41EE990B4B6D44B7819327F7F09B87651">
    <w:name w:val="41EE990B4B6D44B7819327F7F09B87651"/>
    <w:rsid w:val="00000F1D"/>
    <w:pPr>
      <w:spacing w:after="0" w:line="240" w:lineRule="auto"/>
      <w:jc w:val="both"/>
    </w:pPr>
    <w:rPr>
      <w:kern w:val="0"/>
      <w14:ligatures w14:val="none"/>
    </w:rPr>
  </w:style>
  <w:style w:type="paragraph" w:customStyle="1" w:styleId="0145E0638F8443D1A7A95458F489B116">
    <w:name w:val="0145E0638F8443D1A7A95458F489B116"/>
    <w:rsid w:val="00000F1D"/>
    <w:pPr>
      <w:spacing w:after="0" w:line="240" w:lineRule="auto"/>
      <w:jc w:val="both"/>
    </w:pPr>
    <w:rPr>
      <w:kern w:val="0"/>
      <w14:ligatures w14:val="none"/>
    </w:rPr>
  </w:style>
  <w:style w:type="paragraph" w:customStyle="1" w:styleId="632C2A34D4F7470F9649767ACF959BFC">
    <w:name w:val="632C2A34D4F7470F9649767ACF959BFC"/>
    <w:rsid w:val="00000F1D"/>
    <w:pPr>
      <w:spacing w:after="0" w:line="240" w:lineRule="auto"/>
      <w:jc w:val="both"/>
    </w:pPr>
    <w:rPr>
      <w:kern w:val="0"/>
      <w14:ligatures w14:val="none"/>
    </w:rPr>
  </w:style>
  <w:style w:type="paragraph" w:customStyle="1" w:styleId="2D014B71153D49F6B88BCC6FF3574B1E">
    <w:name w:val="2D014B71153D49F6B88BCC6FF3574B1E"/>
    <w:rsid w:val="00000F1D"/>
    <w:pPr>
      <w:spacing w:after="0" w:line="240" w:lineRule="auto"/>
      <w:jc w:val="both"/>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6</TotalTime>
  <Pages>2</Pages>
  <Words>434</Words>
  <Characters>2474</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JN_LF MKO_24_27</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JN_LF MKO_24_27</dc:title>
  <dc:subject>DOKUMENTACIJA V ZVEZI Z ODDAJO JAVNEGA NAROČILA</dc:subject>
  <dc:creator>Tanja</dc:creator>
  <cp:keywords/>
  <cp:lastModifiedBy>Tanja Vintar</cp:lastModifiedBy>
  <cp:revision>5</cp:revision>
  <cp:lastPrinted>2023-09-08T07:50:00Z</cp:lastPrinted>
  <dcterms:created xsi:type="dcterms:W3CDTF">2023-09-08T08:39:00Z</dcterms:created>
  <dcterms:modified xsi:type="dcterms:W3CDTF">2023-10-09T08:37:00Z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